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799BC" w14:textId="1E3F0C7D" w:rsidR="00F2672C" w:rsidRPr="006E3A66" w:rsidRDefault="00F2672C" w:rsidP="00F2672C">
      <w:pPr>
        <w:tabs>
          <w:tab w:val="center" w:pos="4536"/>
          <w:tab w:val="right" w:pos="8280"/>
          <w:tab w:val="right" w:pos="9639"/>
        </w:tabs>
        <w:ind w:right="2"/>
        <w:rPr>
          <w:rFonts w:ascii="Arial" w:hAnsi="Arial" w:cs="Arial"/>
          <w:b/>
          <w:color w:val="000000"/>
          <w:sz w:val="22"/>
          <w:szCs w:val="22"/>
          <w:lang w:val="en-US"/>
        </w:rPr>
      </w:pPr>
      <w:bookmarkStart w:id="0" w:name="_Hlk37418177"/>
      <w:r w:rsidRPr="00C40239">
        <w:rPr>
          <w:rFonts w:ascii="Arial" w:hAnsi="Arial" w:cs="Arial"/>
          <w:b/>
          <w:sz w:val="24"/>
          <w:szCs w:val="24"/>
          <w:lang w:val="en-US"/>
        </w:rPr>
        <w:t>3GPP TSG RAN WG1 #12</w:t>
      </w:r>
      <w:r>
        <w:rPr>
          <w:rFonts w:ascii="Arial" w:hAnsi="Arial" w:cs="Arial"/>
          <w:b/>
          <w:sz w:val="24"/>
          <w:szCs w:val="24"/>
          <w:lang w:val="en-US"/>
        </w:rPr>
        <w:t>1</w:t>
      </w:r>
      <w:r w:rsidRPr="006E3A66">
        <w:rPr>
          <w:rFonts w:ascii="SimSun" w:hAnsi="SimSun" w:cs="SimSun"/>
          <w:b/>
          <w:sz w:val="24"/>
          <w:szCs w:val="24"/>
          <w:lang w:val="en-US"/>
        </w:rPr>
        <w:tab/>
      </w:r>
      <w:r w:rsidRPr="006E3A66">
        <w:rPr>
          <w:rFonts w:ascii="SimSun" w:hAnsi="SimSun" w:cs="SimSun"/>
          <w:b/>
          <w:sz w:val="24"/>
          <w:szCs w:val="24"/>
          <w:lang w:val="en-US"/>
        </w:rPr>
        <w:tab/>
      </w:r>
      <w:r w:rsidRPr="006E3A66">
        <w:rPr>
          <w:rFonts w:ascii="SimSun" w:hAnsi="SimSun" w:cs="SimSun"/>
          <w:b/>
          <w:sz w:val="24"/>
          <w:szCs w:val="24"/>
          <w:lang w:val="en-US"/>
        </w:rPr>
        <w:tab/>
      </w:r>
      <w:r w:rsidRPr="001437F2">
        <w:rPr>
          <w:rFonts w:ascii="Arial" w:hAnsi="Arial" w:cs="Arial"/>
          <w:b/>
          <w:color w:val="000000"/>
          <w:sz w:val="22"/>
          <w:szCs w:val="22"/>
          <w:lang w:val="en-US"/>
        </w:rPr>
        <w:t>R1-</w:t>
      </w:r>
      <w:r w:rsidR="00F16A13" w:rsidRPr="00F16A13">
        <w:rPr>
          <w:rFonts w:ascii="Arial" w:hAnsi="Arial" w:cs="Arial"/>
          <w:b/>
          <w:color w:val="000000"/>
          <w:sz w:val="22"/>
          <w:szCs w:val="22"/>
          <w:lang w:val="en-US"/>
        </w:rPr>
        <w:t>2504425</w:t>
      </w:r>
    </w:p>
    <w:p w14:paraId="2B61B477" w14:textId="77777777" w:rsidR="00F2672C" w:rsidRPr="00A27D1E" w:rsidRDefault="00F2672C" w:rsidP="00F2672C">
      <w:pPr>
        <w:tabs>
          <w:tab w:val="center" w:pos="4536"/>
          <w:tab w:val="right" w:pos="9072"/>
        </w:tabs>
        <w:rPr>
          <w:rFonts w:ascii="Arial" w:eastAsia="MS Mincho" w:hAnsi="Arial" w:cs="Arial"/>
          <w:b/>
          <w:bCs/>
          <w:sz w:val="24"/>
          <w:szCs w:val="18"/>
          <w:lang w:eastAsia="ja-JP"/>
        </w:rPr>
      </w:pPr>
      <w:r w:rsidRPr="00A27D1E">
        <w:rPr>
          <w:rFonts w:ascii="Arial" w:eastAsia="MS Mincho" w:hAnsi="Arial" w:cs="Arial"/>
          <w:b/>
          <w:bCs/>
          <w:sz w:val="24"/>
          <w:szCs w:val="18"/>
          <w:lang w:eastAsia="ja-JP"/>
        </w:rPr>
        <w:t xml:space="preserve">St Julian’s, Malta, </w:t>
      </w:r>
      <w:r w:rsidRPr="00A27D1E">
        <w:rPr>
          <w:rFonts w:ascii="Arial" w:eastAsia="MS Mincho" w:hAnsi="Arial" w:cs="Arial" w:hint="eastAsia"/>
          <w:b/>
          <w:bCs/>
          <w:sz w:val="24"/>
          <w:szCs w:val="18"/>
          <w:lang w:eastAsia="ja-JP"/>
        </w:rPr>
        <w:t xml:space="preserve">May </w:t>
      </w:r>
      <w:r w:rsidRPr="00A27D1E">
        <w:rPr>
          <w:rFonts w:ascii="Arial" w:eastAsia="MS Mincho" w:hAnsi="Arial" w:cs="Arial"/>
          <w:b/>
          <w:bCs/>
          <w:sz w:val="24"/>
          <w:szCs w:val="18"/>
          <w:lang w:eastAsia="ja-JP"/>
        </w:rPr>
        <w:t>19</w:t>
      </w:r>
      <w:r w:rsidRPr="00A27D1E">
        <w:rPr>
          <w:rFonts w:ascii="Arial" w:eastAsia="MS Mincho" w:hAnsi="Arial" w:cs="Arial" w:hint="eastAsia"/>
          <w:b/>
          <w:bCs/>
          <w:sz w:val="24"/>
          <w:szCs w:val="18"/>
          <w:vertAlign w:val="superscript"/>
          <w:lang w:eastAsia="ja-JP"/>
        </w:rPr>
        <w:t>th</w:t>
      </w:r>
      <w:r w:rsidRPr="00A27D1E">
        <w:rPr>
          <w:rFonts w:ascii="Arial" w:eastAsia="MS Mincho" w:hAnsi="Arial" w:cs="Arial"/>
          <w:b/>
          <w:bCs/>
          <w:sz w:val="24"/>
          <w:szCs w:val="18"/>
          <w:lang w:eastAsia="ja-JP"/>
        </w:rPr>
        <w:t xml:space="preserve"> – </w:t>
      </w:r>
      <w:proofErr w:type="gramStart"/>
      <w:r w:rsidRPr="00A27D1E">
        <w:rPr>
          <w:rFonts w:ascii="Arial" w:eastAsia="MS Mincho" w:hAnsi="Arial" w:cs="Arial"/>
          <w:b/>
          <w:bCs/>
          <w:sz w:val="24"/>
          <w:szCs w:val="18"/>
          <w:lang w:eastAsia="ja-JP"/>
        </w:rPr>
        <w:t>23</w:t>
      </w:r>
      <w:r w:rsidRPr="00A27D1E">
        <w:rPr>
          <w:rFonts w:ascii="Arial" w:eastAsia="MS Mincho" w:hAnsi="Arial" w:cs="Arial"/>
          <w:b/>
          <w:bCs/>
          <w:sz w:val="24"/>
          <w:szCs w:val="18"/>
          <w:vertAlign w:val="superscript"/>
          <w:lang w:eastAsia="ja-JP"/>
        </w:rPr>
        <w:t>th</w:t>
      </w:r>
      <w:proofErr w:type="gramEnd"/>
      <w:r w:rsidRPr="00A27D1E">
        <w:rPr>
          <w:rFonts w:ascii="Arial" w:eastAsia="MS Mincho" w:hAnsi="Arial" w:cs="Arial"/>
          <w:b/>
          <w:bCs/>
          <w:sz w:val="24"/>
          <w:szCs w:val="18"/>
          <w:lang w:eastAsia="ja-JP"/>
        </w:rPr>
        <w:t>, 2025</w:t>
      </w:r>
    </w:p>
    <w:bookmarkEnd w:id="0"/>
    <w:p w14:paraId="20CC60C7" w14:textId="77777777" w:rsidR="00AC6AF3" w:rsidRPr="008E2F55" w:rsidRDefault="00AC6AF3" w:rsidP="16512788">
      <w:pPr>
        <w:pStyle w:val="CRCoverPage"/>
        <w:rPr>
          <w:rFonts w:cs="Arial"/>
          <w:b/>
          <w:bCs/>
          <w:sz w:val="24"/>
          <w:szCs w:val="24"/>
          <w:lang w:val="en-US"/>
        </w:rPr>
      </w:pPr>
    </w:p>
    <w:p w14:paraId="30E02941" w14:textId="319E7489" w:rsidR="0034111C" w:rsidRPr="008E2F55" w:rsidRDefault="0034111C" w:rsidP="16512788">
      <w:pPr>
        <w:pStyle w:val="CRCoverPage"/>
        <w:rPr>
          <w:rFonts w:cs="Arial"/>
          <w:b/>
          <w:bCs/>
          <w:sz w:val="24"/>
          <w:szCs w:val="24"/>
          <w:lang w:val="en-US" w:eastAsia="ja-JP"/>
        </w:rPr>
      </w:pPr>
      <w:r w:rsidRPr="008E2F55">
        <w:rPr>
          <w:rFonts w:cs="Arial"/>
          <w:b/>
          <w:bCs/>
          <w:sz w:val="24"/>
          <w:szCs w:val="24"/>
          <w:lang w:val="en-US"/>
        </w:rPr>
        <w:t>Agenda item</w:t>
      </w:r>
      <w:proofErr w:type="gramStart"/>
      <w:r w:rsidRPr="008E2F55">
        <w:rPr>
          <w:rFonts w:cs="Arial"/>
          <w:b/>
          <w:bCs/>
          <w:sz w:val="24"/>
          <w:szCs w:val="24"/>
          <w:lang w:val="en-US"/>
        </w:rPr>
        <w:t>:</w:t>
      </w:r>
      <w:r w:rsidRPr="008E2F55">
        <w:rPr>
          <w:rFonts w:cs="Arial"/>
          <w:b/>
          <w:bCs/>
          <w:sz w:val="24"/>
          <w:lang w:val="en-US"/>
        </w:rPr>
        <w:tab/>
      </w:r>
      <w:r w:rsidRPr="008E2F55">
        <w:rPr>
          <w:rFonts w:cs="Arial"/>
          <w:b/>
          <w:bCs/>
          <w:sz w:val="24"/>
          <w:lang w:val="en-US"/>
        </w:rPr>
        <w:tab/>
      </w:r>
      <w:r w:rsidR="00A613FC" w:rsidRPr="008E2F55">
        <w:rPr>
          <w:rFonts w:cs="Arial"/>
          <w:sz w:val="24"/>
          <w:lang w:val="en-US"/>
        </w:rPr>
        <w:t>9</w:t>
      </w:r>
      <w:r w:rsidR="001F201D" w:rsidRPr="008E2F55">
        <w:rPr>
          <w:rFonts w:cs="Arial"/>
          <w:sz w:val="24"/>
          <w:szCs w:val="24"/>
          <w:lang w:val="en-US"/>
        </w:rPr>
        <w:t>.</w:t>
      </w:r>
      <w:r w:rsidR="00A613FC" w:rsidRPr="008E2F55">
        <w:rPr>
          <w:rFonts w:cs="Arial"/>
          <w:sz w:val="24"/>
          <w:szCs w:val="24"/>
          <w:lang w:val="en-US"/>
        </w:rPr>
        <w:t>1</w:t>
      </w:r>
      <w:r w:rsidR="00204DA8" w:rsidRPr="008E2F55">
        <w:rPr>
          <w:rFonts w:cs="Arial"/>
          <w:sz w:val="24"/>
          <w:szCs w:val="24"/>
          <w:lang w:val="en-US"/>
        </w:rPr>
        <w:t>5</w:t>
      </w:r>
      <w:proofErr w:type="gramEnd"/>
      <w:r w:rsidR="00A613FC" w:rsidRPr="008E2F55">
        <w:rPr>
          <w:rFonts w:cs="Arial"/>
          <w:sz w:val="24"/>
          <w:szCs w:val="24"/>
          <w:lang w:val="en-US"/>
        </w:rPr>
        <w:t>.</w:t>
      </w:r>
      <w:r w:rsidR="008A2B7F" w:rsidRPr="008E2F55">
        <w:rPr>
          <w:rFonts w:cs="Arial"/>
          <w:sz w:val="24"/>
          <w:szCs w:val="24"/>
          <w:lang w:val="en-US"/>
        </w:rPr>
        <w:t>7</w:t>
      </w:r>
    </w:p>
    <w:p w14:paraId="30E02942" w14:textId="1B766C8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541264" w:rsidRPr="00025A7E">
        <w:rPr>
          <w:rFonts w:ascii="Arial" w:hAnsi="Arial" w:cs="Arial"/>
          <w:sz w:val="24"/>
          <w:szCs w:val="24"/>
        </w:rPr>
        <w:t xml:space="preserve">Qualcomm </w:t>
      </w:r>
      <w:r w:rsidR="00A04A83" w:rsidRPr="00A04A83">
        <w:rPr>
          <w:rFonts w:ascii="Arial" w:hAnsi="Arial" w:cs="Arial"/>
          <w:sz w:val="24"/>
          <w:szCs w:val="24"/>
        </w:rPr>
        <w:t>Incorporated</w:t>
      </w:r>
    </w:p>
    <w:p w14:paraId="30E02943" w14:textId="2AF16B68"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2A6EDA" w:rsidRPr="00025A7E">
        <w:rPr>
          <w:rFonts w:ascii="Arial" w:hAnsi="Arial" w:cs="Arial"/>
          <w:sz w:val="24"/>
        </w:rPr>
        <w:t>UE feature</w:t>
      </w:r>
      <w:r w:rsidR="00FB751B">
        <w:rPr>
          <w:rFonts w:ascii="Arial" w:hAnsi="Arial" w:cs="Arial"/>
          <w:sz w:val="24"/>
        </w:rPr>
        <w:t>s</w:t>
      </w:r>
      <w:r w:rsidR="002A6EDA" w:rsidRPr="00025A7E">
        <w:rPr>
          <w:rFonts w:ascii="Arial" w:hAnsi="Arial" w:cs="Arial"/>
          <w:sz w:val="24"/>
        </w:rPr>
        <w:t xml:space="preserve"> for </w:t>
      </w:r>
      <w:r w:rsidR="008A2B7F" w:rsidRPr="00025A7E">
        <w:rPr>
          <w:rFonts w:ascii="Arial" w:hAnsi="Arial" w:cs="Arial"/>
          <w:sz w:val="24"/>
        </w:rPr>
        <w:t>Rel-19 XR</w:t>
      </w:r>
      <w:r w:rsidR="002A6EDA" w:rsidRPr="00025A7E">
        <w:rPr>
          <w:rFonts w:ascii="Arial" w:hAnsi="Arial" w:cs="Arial"/>
          <w:sz w:val="24"/>
        </w:rPr>
        <w:t xml:space="preserve"> for NR</w:t>
      </w:r>
      <w:r w:rsidR="00597B6E" w:rsidRPr="00025A7E">
        <w:rPr>
          <w:rFonts w:ascii="Arial" w:hAnsi="Arial" w:cs="Arial"/>
          <w:sz w:val="24"/>
        </w:rPr>
        <w:t xml:space="preserve"> Phase3</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00025A7E">
        <w:rPr>
          <w:rFonts w:ascii="Arial" w:hAnsi="Arial" w:cs="Arial"/>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5181876A" w14:textId="33B97F34" w:rsidR="00AF4564" w:rsidRDefault="00341A42" w:rsidP="00FE4290">
      <w:bookmarkStart w:id="1" w:name="_Hlk510705081"/>
      <w:r>
        <w:t xml:space="preserve">In this </w:t>
      </w:r>
      <w:r w:rsidR="006B1F9F">
        <w:t>contribution</w:t>
      </w:r>
      <w:r>
        <w:t>, we provide our views</w:t>
      </w:r>
      <w:r w:rsidR="006B1F9F">
        <w:t xml:space="preserve"> </w:t>
      </w:r>
      <w:r w:rsidR="00641AF0">
        <w:t xml:space="preserve">on </w:t>
      </w:r>
      <w:r w:rsidR="00541264" w:rsidRPr="00541264">
        <w:t>UE feature</w:t>
      </w:r>
      <w:r w:rsidR="00641AF0">
        <w:t>s</w:t>
      </w:r>
      <w:r w:rsidR="00541264" w:rsidRPr="00541264">
        <w:t xml:space="preserve"> for XR for NR</w:t>
      </w:r>
      <w:r w:rsidR="00541264">
        <w:t xml:space="preserve"> Phase3</w:t>
      </w:r>
      <w:r w:rsidR="00541264" w:rsidRPr="00541264">
        <w:t xml:space="preserve"> WI</w:t>
      </w:r>
      <w:r w:rsidR="006B1F9F">
        <w:t>.</w:t>
      </w:r>
    </w:p>
    <w:p w14:paraId="741D5BCB" w14:textId="428885CC" w:rsidR="00327066" w:rsidRDefault="0023621F" w:rsidP="00327066">
      <w:pPr>
        <w:pStyle w:val="Heading1"/>
      </w:pPr>
      <w:r>
        <w:t>Minimum time offset</w:t>
      </w:r>
    </w:p>
    <w:p w14:paraId="62085006" w14:textId="5D1ABE41" w:rsidR="009067A2" w:rsidRDefault="000B541F" w:rsidP="00232E2E">
      <w:r>
        <w:t xml:space="preserve">In RAN1 #120, the Rel-19 UE capabilities for XR were discussed. </w:t>
      </w:r>
      <w:r w:rsidR="00704F2A">
        <w:t>Status and a</w:t>
      </w:r>
      <w:r>
        <w:t>greement</w:t>
      </w:r>
      <w:r w:rsidR="00071F2C">
        <w:t xml:space="preserve">s were </w:t>
      </w:r>
      <w:r w:rsidR="004D64DE">
        <w:t>captured</w:t>
      </w:r>
      <w:r w:rsidR="00071F2C">
        <w:t xml:space="preserve"> in</w:t>
      </w:r>
      <w:r w:rsidR="005539B8">
        <w:t xml:space="preserve"> </w:t>
      </w:r>
      <w:r w:rsidR="005539B8">
        <w:fldChar w:fldCharType="begin"/>
      </w:r>
      <w:r w:rsidR="005539B8">
        <w:instrText xml:space="preserve"> REF _Ref197504270 \r \h </w:instrText>
      </w:r>
      <w:r w:rsidR="005539B8">
        <w:fldChar w:fldCharType="separate"/>
      </w:r>
      <w:r w:rsidR="005539B8">
        <w:t>[1]</w:t>
      </w:r>
      <w:r w:rsidR="005539B8">
        <w:fldChar w:fldCharType="end"/>
      </w:r>
      <w:r w:rsidR="00C92970">
        <w:t xml:space="preserve"> and </w:t>
      </w:r>
      <w:r w:rsidR="002014B2">
        <w:fldChar w:fldCharType="begin"/>
      </w:r>
      <w:r w:rsidR="002014B2">
        <w:instrText xml:space="preserve"> REF _Ref197506766 \r \h </w:instrText>
      </w:r>
      <w:r w:rsidR="002014B2">
        <w:fldChar w:fldCharType="separate"/>
      </w:r>
      <w:r w:rsidR="002014B2">
        <w:t>[2]</w:t>
      </w:r>
      <w:r w:rsidR="002014B2">
        <w:fldChar w:fldCharType="end"/>
      </w:r>
      <w:r w:rsidR="005539B8">
        <w:t xml:space="preserve">. </w:t>
      </w:r>
    </w:p>
    <w:p w14:paraId="001F5F65" w14:textId="306189E2" w:rsidR="000B541F" w:rsidRDefault="002F33D9" w:rsidP="00232E2E">
      <w:r>
        <w:t>One debate in RAN1#120 was whether the same FG or separate FGs should be defined for all the DCI formats 0_1/1_1, 0_2/1_2 and 0_3/1_3. Our understanding is there should be</w:t>
      </w:r>
      <w:r w:rsidR="000759D3">
        <w:t xml:space="preserve"> separate FGs for DCI format 0_3/1_3. The reason is DCI 0_3/1_3 were defined for one cell scheduling multiple cells. In this CA scenario, we do not think the UL/DL data scheduling latency issue exist</w:t>
      </w:r>
      <w:r w:rsidR="00E72A20">
        <w:t>s</w:t>
      </w:r>
      <w:r w:rsidR="000759D3">
        <w:t xml:space="preserve">. </w:t>
      </w:r>
      <w:r w:rsidR="00993CD5">
        <w:t>For DCI formats</w:t>
      </w:r>
      <w:r w:rsidR="00684C9D">
        <w:t xml:space="preserve"> 0_2/1_2</w:t>
      </w:r>
      <w:r w:rsidR="00993CD5">
        <w:t xml:space="preserve">, it is also preferrable to define separate FGs as they </w:t>
      </w:r>
      <w:r w:rsidR="00A20563">
        <w:t>were</w:t>
      </w:r>
      <w:r w:rsidR="00993CD5">
        <w:t xml:space="preserve"> </w:t>
      </w:r>
      <w:r w:rsidR="0037787B">
        <w:t>originally</w:t>
      </w:r>
      <w:r w:rsidR="00993CD5">
        <w:t xml:space="preserve"> for </w:t>
      </w:r>
      <w:r w:rsidR="009C019D">
        <w:t xml:space="preserve">a </w:t>
      </w:r>
      <w:r w:rsidR="00993CD5">
        <w:t>different use case, i.e., URLLC.</w:t>
      </w:r>
    </w:p>
    <w:p w14:paraId="0EE67231" w14:textId="18508B18" w:rsidR="0037787B" w:rsidRPr="000B541F" w:rsidRDefault="005A2C8A" w:rsidP="00232E2E">
      <w:r>
        <w:t>For</w:t>
      </w:r>
      <w:r w:rsidR="0037787B">
        <w:t xml:space="preserve"> all FGs, the FG type should be per band </w:t>
      </w:r>
      <w:r>
        <w:t>for</w:t>
      </w:r>
      <w:r w:rsidR="0037787B">
        <w:t xml:space="preserve"> </w:t>
      </w:r>
      <w:r w:rsidR="00C73B55">
        <w:t xml:space="preserve">the benefits of </w:t>
      </w:r>
      <w:r w:rsidR="0037787B">
        <w:t xml:space="preserve">flexible implementation and testing for the optional feature. </w:t>
      </w:r>
      <w:r w:rsidR="004E0258">
        <w:t>This allows</w:t>
      </w:r>
      <w:r w:rsidR="00C73B55">
        <w:t xml:space="preserve"> both network and UE </w:t>
      </w:r>
      <w:r w:rsidR="0077177A">
        <w:t>to</w:t>
      </w:r>
      <w:r w:rsidR="00C73B55">
        <w:t xml:space="preserve"> support a subset of frequency bands for XR traffic communication from all frequency bands the corresponding DCI formats are </w:t>
      </w:r>
      <w:r w:rsidR="00303E15">
        <w:t>supported</w:t>
      </w:r>
      <w:r w:rsidR="00C73B55">
        <w:t>.</w:t>
      </w:r>
    </w:p>
    <w:p w14:paraId="0BC128BA" w14:textId="7570EC8B" w:rsidR="00232E2E" w:rsidRPr="003958DA" w:rsidRDefault="004D2E8D" w:rsidP="00232E2E">
      <w:pPr>
        <w:rPr>
          <w:b/>
          <w:bCs/>
        </w:rPr>
      </w:pPr>
      <w:r w:rsidRPr="003958DA">
        <w:rPr>
          <w:b/>
          <w:bCs/>
        </w:rPr>
        <w:t xml:space="preserve">Proposal 1: </w:t>
      </w:r>
      <w:r w:rsidR="00303E15">
        <w:rPr>
          <w:b/>
          <w:bCs/>
        </w:rPr>
        <w:t>Support to define separate UE capabilities for DCI format</w:t>
      </w:r>
      <w:r w:rsidR="002F5E96">
        <w:rPr>
          <w:b/>
          <w:bCs/>
        </w:rPr>
        <w:t>s</w:t>
      </w:r>
      <w:r w:rsidR="00303E15">
        <w:rPr>
          <w:b/>
          <w:bCs/>
        </w:rPr>
        <w:t xml:space="preserve"> 0_1/1_1, 0_2/1_2</w:t>
      </w:r>
      <w:r w:rsidR="00413254">
        <w:rPr>
          <w:b/>
          <w:bCs/>
        </w:rPr>
        <w:t>,</w:t>
      </w:r>
      <w:r w:rsidR="00303E15">
        <w:rPr>
          <w:b/>
          <w:bCs/>
        </w:rPr>
        <w:t xml:space="preserve"> 0_3</w:t>
      </w:r>
      <w:r w:rsidR="00413254">
        <w:rPr>
          <w:b/>
          <w:bCs/>
        </w:rPr>
        <w:t xml:space="preserve">, and </w:t>
      </w:r>
      <w:r w:rsidR="00303E15">
        <w:rPr>
          <w:b/>
          <w:bCs/>
        </w:rPr>
        <w:t>1_3</w:t>
      </w:r>
    </w:p>
    <w:p w14:paraId="2E88E5BC" w14:textId="22059423" w:rsidR="00916AF2" w:rsidRDefault="00EA2B93" w:rsidP="00916AF2">
      <w:pPr>
        <w:pStyle w:val="ListParagraph"/>
        <w:numPr>
          <w:ilvl w:val="0"/>
          <w:numId w:val="21"/>
        </w:numPr>
        <w:rPr>
          <w:b/>
          <w:bCs/>
          <w:sz w:val="20"/>
          <w:szCs w:val="20"/>
        </w:rPr>
      </w:pPr>
      <w:r>
        <w:rPr>
          <w:b/>
          <w:bCs/>
          <w:sz w:val="20"/>
          <w:szCs w:val="20"/>
        </w:rPr>
        <w:t xml:space="preserve">Type: </w:t>
      </w:r>
      <w:r w:rsidR="00916AF2" w:rsidRPr="003958DA">
        <w:rPr>
          <w:b/>
          <w:bCs/>
          <w:sz w:val="20"/>
          <w:szCs w:val="20"/>
        </w:rPr>
        <w:t>Per band</w:t>
      </w:r>
      <w:r w:rsidR="00017CC1">
        <w:rPr>
          <w:b/>
          <w:bCs/>
          <w:sz w:val="20"/>
          <w:szCs w:val="20"/>
        </w:rPr>
        <w:t xml:space="preserve">, for the band </w:t>
      </w:r>
      <w:r w:rsidR="00092AF3">
        <w:rPr>
          <w:b/>
          <w:bCs/>
          <w:sz w:val="20"/>
          <w:szCs w:val="20"/>
        </w:rPr>
        <w:t xml:space="preserve">where </w:t>
      </w:r>
      <w:r w:rsidR="001717F5">
        <w:rPr>
          <w:b/>
          <w:bCs/>
          <w:sz w:val="20"/>
          <w:szCs w:val="20"/>
        </w:rPr>
        <w:t xml:space="preserve">UE Tx/Rx </w:t>
      </w:r>
      <w:r w:rsidR="00C939C4">
        <w:rPr>
          <w:b/>
          <w:bCs/>
          <w:sz w:val="20"/>
          <w:szCs w:val="20"/>
        </w:rPr>
        <w:t xml:space="preserve">is enabled in skipped </w:t>
      </w:r>
      <w:r w:rsidR="00092AF3">
        <w:rPr>
          <w:b/>
          <w:bCs/>
          <w:sz w:val="20"/>
          <w:szCs w:val="20"/>
        </w:rPr>
        <w:t>measurement gap</w:t>
      </w:r>
    </w:p>
    <w:p w14:paraId="1F66A2B0" w14:textId="1E293A68" w:rsidR="00413254" w:rsidRDefault="00413254" w:rsidP="00916AF2">
      <w:pPr>
        <w:pStyle w:val="ListParagraph"/>
        <w:numPr>
          <w:ilvl w:val="0"/>
          <w:numId w:val="21"/>
        </w:numPr>
        <w:rPr>
          <w:b/>
          <w:bCs/>
          <w:sz w:val="20"/>
          <w:szCs w:val="20"/>
        </w:rPr>
      </w:pPr>
      <w:r>
        <w:rPr>
          <w:b/>
          <w:bCs/>
          <w:sz w:val="20"/>
          <w:szCs w:val="20"/>
        </w:rPr>
        <w:t xml:space="preserve">For DCI format 0_2/1_2, the pre-requisite </w:t>
      </w:r>
      <w:r w:rsidR="00645230">
        <w:rPr>
          <w:b/>
          <w:bCs/>
          <w:sz w:val="20"/>
          <w:szCs w:val="20"/>
        </w:rPr>
        <w:t>includes</w:t>
      </w:r>
      <w:r>
        <w:rPr>
          <w:b/>
          <w:bCs/>
          <w:sz w:val="20"/>
          <w:szCs w:val="20"/>
        </w:rPr>
        <w:t xml:space="preserve"> FG </w:t>
      </w:r>
      <w:r w:rsidRPr="00413254">
        <w:rPr>
          <w:b/>
          <w:bCs/>
          <w:sz w:val="20"/>
          <w:szCs w:val="20"/>
        </w:rPr>
        <w:t>11-1</w:t>
      </w:r>
    </w:p>
    <w:p w14:paraId="67DD6394" w14:textId="55DD02E0" w:rsidR="00413254" w:rsidRDefault="00EE5EEE" w:rsidP="00916AF2">
      <w:pPr>
        <w:pStyle w:val="ListParagraph"/>
        <w:numPr>
          <w:ilvl w:val="0"/>
          <w:numId w:val="21"/>
        </w:numPr>
        <w:rPr>
          <w:b/>
          <w:bCs/>
          <w:sz w:val="20"/>
          <w:szCs w:val="20"/>
        </w:rPr>
      </w:pPr>
      <w:r>
        <w:rPr>
          <w:b/>
          <w:bCs/>
          <w:sz w:val="20"/>
          <w:szCs w:val="20"/>
        </w:rPr>
        <w:t xml:space="preserve">For DCI format 1_3, the pre-requireiste </w:t>
      </w:r>
      <w:r w:rsidR="00645230">
        <w:rPr>
          <w:b/>
          <w:bCs/>
          <w:sz w:val="20"/>
          <w:szCs w:val="20"/>
        </w:rPr>
        <w:t xml:space="preserve">includes </w:t>
      </w:r>
      <w:r>
        <w:rPr>
          <w:b/>
          <w:bCs/>
          <w:sz w:val="20"/>
          <w:szCs w:val="20"/>
        </w:rPr>
        <w:t>one of {FG 49-1, FG 49-1b}</w:t>
      </w:r>
    </w:p>
    <w:p w14:paraId="2E3CD469" w14:textId="725B9A92" w:rsidR="00EE5EEE" w:rsidRPr="00CA3458" w:rsidRDefault="00EE5EEE" w:rsidP="008D1BB3">
      <w:pPr>
        <w:pStyle w:val="ListParagraph"/>
        <w:numPr>
          <w:ilvl w:val="0"/>
          <w:numId w:val="21"/>
        </w:numPr>
        <w:rPr>
          <w:b/>
          <w:bCs/>
          <w:sz w:val="20"/>
          <w:szCs w:val="20"/>
        </w:rPr>
      </w:pPr>
      <w:r w:rsidRPr="00CA3458">
        <w:rPr>
          <w:b/>
          <w:bCs/>
          <w:sz w:val="20"/>
          <w:szCs w:val="20"/>
        </w:rPr>
        <w:t xml:space="preserve">For DCI format 0_3, the pre-requireiste </w:t>
      </w:r>
      <w:r w:rsidR="00645230">
        <w:rPr>
          <w:b/>
          <w:bCs/>
          <w:sz w:val="20"/>
          <w:szCs w:val="20"/>
        </w:rPr>
        <w:t xml:space="preserve">includes </w:t>
      </w:r>
      <w:r w:rsidRPr="00CA3458">
        <w:rPr>
          <w:b/>
          <w:bCs/>
          <w:sz w:val="20"/>
          <w:szCs w:val="20"/>
        </w:rPr>
        <w:t>one of {FG 49-2, FG 49-2b}</w:t>
      </w:r>
    </w:p>
    <w:p w14:paraId="3CD42CC1" w14:textId="5B9264EB" w:rsidR="00D332AA" w:rsidRDefault="00D332AA" w:rsidP="00D332AA"/>
    <w:p w14:paraId="29A02FCF" w14:textId="3C45A1BB" w:rsidR="00D332AA" w:rsidRDefault="00D736A6" w:rsidP="00D332AA">
      <w:r>
        <w:t>Details of the proposal are captured in the table below in</w:t>
      </w:r>
      <w:r w:rsidR="009E1473" w:rsidRPr="009E1473">
        <w:t xml:space="preserve"> the </w:t>
      </w:r>
      <w:r w:rsidR="009E1473" w:rsidRPr="00D736A6">
        <w:rPr>
          <w:color w:val="FF0000"/>
        </w:rPr>
        <w:t>red</w:t>
      </w:r>
      <w:r w:rsidRPr="00D736A6">
        <w:rPr>
          <w:color w:val="FF0000"/>
        </w:rPr>
        <w:t xml:space="preserve"> </w:t>
      </w:r>
      <w:r>
        <w:t>text</w:t>
      </w:r>
      <w:r w:rsidR="009E1473" w:rsidRPr="009E1473">
        <w:t>.</w:t>
      </w:r>
    </w:p>
    <w:p w14:paraId="7C1DC301" w14:textId="77777777" w:rsidR="00C92F9D" w:rsidRDefault="00C92F9D" w:rsidP="00D332AA"/>
    <w:p w14:paraId="75C074A1" w14:textId="0A5D9D64" w:rsidR="00C92F9D" w:rsidRPr="00232E2E" w:rsidRDefault="00C92F9D" w:rsidP="00D332AA">
      <w:pPr>
        <w:sectPr w:rsidR="00C92F9D" w:rsidRPr="00232E2E" w:rsidSect="00A20833">
          <w:footnotePr>
            <w:numRestart w:val="eachSect"/>
          </w:footnotePr>
          <w:pgSz w:w="11906" w:h="16838" w:code="9"/>
          <w:pgMar w:top="1418" w:right="1134" w:bottom="1134" w:left="1134" w:header="680" w:footer="567" w:gutter="0"/>
          <w:cols w:space="720"/>
          <w:docGrid w:linePitch="272"/>
        </w:sectPr>
      </w:pPr>
    </w:p>
    <w:p w14:paraId="605471A6" w14:textId="28A11FDE" w:rsidR="002A6EDA" w:rsidRPr="009E1473" w:rsidRDefault="009E1473" w:rsidP="009E1473">
      <w:pPr>
        <w:pStyle w:val="ListParagraph"/>
        <w:keepNext/>
        <w:keepLines/>
        <w:numPr>
          <w:ilvl w:val="0"/>
          <w:numId w:val="24"/>
        </w:numPr>
        <w:tabs>
          <w:tab w:val="left" w:pos="426"/>
        </w:tabs>
        <w:spacing w:after="120"/>
        <w:jc w:val="both"/>
        <w:outlineLvl w:val="0"/>
        <w:rPr>
          <w:rFonts w:ascii="Arial" w:eastAsia="Batang" w:hAnsi="Arial"/>
          <w:sz w:val="32"/>
          <w:szCs w:val="32"/>
          <w:lang w:val="nl-NL" w:eastAsia="ko-KR"/>
        </w:rPr>
      </w:pPr>
      <w:r>
        <w:rPr>
          <w:rFonts w:ascii="Arial" w:eastAsia="Batang" w:hAnsi="Arial"/>
          <w:sz w:val="32"/>
          <w:szCs w:val="32"/>
          <w:lang w:val="nl-NL" w:eastAsia="ko-KR"/>
        </w:rPr>
        <w:lastRenderedPageBreak/>
        <w:t xml:space="preserve"> </w:t>
      </w:r>
      <w:r w:rsidR="002A6EDA" w:rsidRPr="009E1473">
        <w:rPr>
          <w:rFonts w:ascii="Arial" w:eastAsia="Batang" w:hAnsi="Arial"/>
          <w:sz w:val="32"/>
          <w:szCs w:val="32"/>
          <w:lang w:val="nl-NL" w:eastAsia="ko-KR"/>
        </w:rPr>
        <w:t>NR_XR_Ph3</w:t>
      </w:r>
    </w:p>
    <w:p w14:paraId="2298E74A" w14:textId="531E3703" w:rsidR="002A6EDA" w:rsidRPr="00CA3458" w:rsidRDefault="002A6EDA" w:rsidP="00CA3458">
      <w:pPr>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525"/>
        <w:gridCol w:w="1074"/>
        <w:gridCol w:w="1893"/>
        <w:gridCol w:w="901"/>
        <w:gridCol w:w="800"/>
        <w:gridCol w:w="803"/>
        <w:gridCol w:w="1074"/>
        <w:gridCol w:w="827"/>
        <w:gridCol w:w="1031"/>
        <w:gridCol w:w="1031"/>
        <w:gridCol w:w="1011"/>
        <w:gridCol w:w="910"/>
        <w:gridCol w:w="1378"/>
      </w:tblGrid>
      <w:tr w:rsidR="002A6EDA" w:rsidRPr="007B5FB0" w14:paraId="688FEE47" w14:textId="77777777" w:rsidTr="00CE12AE">
        <w:trPr>
          <w:trHeight w:val="20"/>
        </w:trPr>
        <w:tc>
          <w:tcPr>
            <w:tcW w:w="0" w:type="auto"/>
            <w:tcBorders>
              <w:top w:val="single" w:sz="4" w:space="0" w:color="auto"/>
              <w:left w:val="single" w:sz="4" w:space="0" w:color="auto"/>
              <w:bottom w:val="single" w:sz="4" w:space="0" w:color="auto"/>
              <w:right w:val="single" w:sz="4" w:space="0" w:color="auto"/>
            </w:tcBorders>
            <w:hideMark/>
          </w:tcPr>
          <w:p w14:paraId="5EEDD0A2"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469AD04"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51F6E4F"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D7B034"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A8F9D20"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28B8D1F"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EB1B674"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2B151F7" w14:textId="77777777" w:rsidR="002A6EDA" w:rsidRPr="00BA5E7C" w:rsidRDefault="002A6EDA" w:rsidP="00CE12A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7A231B2" w14:textId="77777777" w:rsidR="002A6EDA" w:rsidRPr="00BA5E7C" w:rsidRDefault="002A6EDA" w:rsidP="00CE12A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4593FA5" w14:textId="77777777" w:rsidR="002A6EDA" w:rsidRPr="00BA5E7C" w:rsidRDefault="002A6EDA" w:rsidP="00CE12A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EEB8FCF"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DF8BD35"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A7F7F42"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841DB1E"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1800D6D"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CA3022" w:rsidRPr="00527C39" w14:paraId="2C20C40A" w14:textId="77777777" w:rsidTr="00E6489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45B375" w14:textId="03B53AB9" w:rsidR="00CA3022" w:rsidRPr="00527C39" w:rsidRDefault="00CA3022" w:rsidP="00CA3022">
            <w:pPr>
              <w:pStyle w:val="TAL"/>
              <w:rPr>
                <w:rFonts w:cs="Arial"/>
                <w:strike/>
                <w:color w:val="000000" w:themeColor="text1"/>
                <w:szCs w:val="18"/>
                <w:lang w:val="nl-NL" w:eastAsia="ja-JP"/>
              </w:rPr>
            </w:pPr>
            <w:r w:rsidRPr="00527C39">
              <w:rPr>
                <w:rFonts w:eastAsia="MS Mincho" w:cs="Arial"/>
                <w:color w:val="000000" w:themeColor="text1"/>
                <w:szCs w:val="18"/>
                <w:lang w:eastAsia="ja-JP"/>
              </w:rPr>
              <w:lastRenderedPageBreak/>
              <w:t>64</w:t>
            </w:r>
            <w:r w:rsidRPr="00527C39">
              <w:rPr>
                <w:rFonts w:cs="Arial"/>
                <w:color w:val="000000" w:themeColor="text1"/>
                <w:szCs w:val="18"/>
                <w:lang w:eastAsia="ja-JP"/>
              </w:rPr>
              <w:t>. 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290C1" w14:textId="5A9A723E" w:rsidR="00CA3022" w:rsidRPr="00527C39" w:rsidRDefault="00CA3022" w:rsidP="00CA3022">
            <w:pPr>
              <w:pStyle w:val="TAL"/>
              <w:rPr>
                <w:rFonts w:cs="Arial"/>
                <w:color w:val="000000" w:themeColor="text1"/>
                <w:szCs w:val="18"/>
                <w:lang w:eastAsia="ja-JP"/>
              </w:rPr>
            </w:pPr>
            <w:r w:rsidRPr="00527C39">
              <w:rPr>
                <w:rFonts w:eastAsia="MS Mincho" w:cs="Arial"/>
                <w:color w:val="000000" w:themeColor="text1"/>
                <w:szCs w:val="18"/>
                <w:lang w:eastAsia="ja-JP"/>
              </w:rPr>
              <w:t>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822B1" w14:textId="76918D6C" w:rsidR="00CA3022" w:rsidRPr="00527C39" w:rsidRDefault="00CA3022" w:rsidP="00CA3022">
            <w:pPr>
              <w:pStyle w:val="TAL"/>
              <w:rPr>
                <w:rFonts w:cs="Arial"/>
                <w:color w:val="000000" w:themeColor="text1"/>
                <w:szCs w:val="18"/>
                <w:lang w:eastAsia="ja-JP"/>
              </w:rPr>
            </w:pPr>
            <w:r w:rsidRPr="00527C39">
              <w:rPr>
                <w:rFonts w:cs="Arial"/>
                <w:color w:val="000000"/>
                <w:szCs w:val="18"/>
                <w:lang w:eastAsia="zh-CN"/>
              </w:rPr>
              <w:t>Enabling TX/RX during measurement gap scheduling restriction</w:t>
            </w:r>
            <w:r w:rsidRPr="00527C39">
              <w:rPr>
                <w:rFonts w:eastAsia="MS Mincho" w:cs="Arial"/>
                <w:color w:val="000000"/>
                <w:szCs w:val="18"/>
                <w:lang w:eastAsia="ja-JP"/>
              </w:rPr>
              <w:t xml:space="preserve"> </w:t>
            </w:r>
            <w:r w:rsidRPr="00CA1694">
              <w:rPr>
                <w:rFonts w:eastAsia="MS Mincho" w:cs="Arial"/>
                <w:strike/>
                <w:color w:val="FF0000"/>
                <w:szCs w:val="18"/>
                <w:highlight w:val="yellow"/>
                <w:lang w:eastAsia="ja-JP"/>
              </w:rPr>
              <w:t>[</w:t>
            </w:r>
            <w:r w:rsidRPr="00527C39">
              <w:rPr>
                <w:rFonts w:eastAsia="MS Mincho" w:cs="Arial"/>
                <w:color w:val="000000"/>
                <w:szCs w:val="18"/>
                <w:highlight w:val="yellow"/>
                <w:lang w:eastAsia="ja-JP"/>
              </w:rPr>
              <w:t>by DCI format 0_1/1_1</w:t>
            </w:r>
            <w:r w:rsidRPr="00CA1694">
              <w:rPr>
                <w:rFonts w:eastAsia="MS Mincho" w:cs="Arial"/>
                <w:strike/>
                <w:color w:val="FF0000"/>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5B2FE" w14:textId="77777777" w:rsidR="00CA3022" w:rsidRPr="00527C39" w:rsidRDefault="00CA3022" w:rsidP="00CA3022">
            <w:pPr>
              <w:pStyle w:val="TAL"/>
              <w:rPr>
                <w:rFonts w:eastAsia="MS Mincho" w:cs="Arial"/>
                <w:color w:val="000000" w:themeColor="text1"/>
                <w:szCs w:val="18"/>
                <w:lang w:eastAsia="ja-JP"/>
              </w:rPr>
            </w:pPr>
            <w:bookmarkStart w:id="2" w:name="_Hlk190758906"/>
            <w:r w:rsidRPr="00527C39">
              <w:rPr>
                <w:rFonts w:eastAsia="MS Mincho" w:cs="Arial"/>
                <w:color w:val="000000" w:themeColor="text1"/>
                <w:szCs w:val="18"/>
                <w:lang w:eastAsia="ja-JP"/>
              </w:rPr>
              <w:t xml:space="preserve">1. Reception/transmission during measurement gaps/scheduling restrictions </w:t>
            </w:r>
            <w:r w:rsidRPr="00527C39">
              <w:rPr>
                <w:rFonts w:eastAsia="MS Mincho" w:cs="Arial"/>
                <w:color w:val="000000" w:themeColor="text1"/>
                <w:szCs w:val="18"/>
                <w:highlight w:val="yellow"/>
                <w:lang w:eastAsia="ja-JP"/>
              </w:rPr>
              <w:t xml:space="preserve">is enabled </w:t>
            </w:r>
            <w:r w:rsidRPr="00527C39">
              <w:rPr>
                <w:rFonts w:eastAsia="MS Mincho" w:cs="Arial"/>
                <w:strike/>
                <w:color w:val="000000" w:themeColor="text1"/>
                <w:szCs w:val="18"/>
                <w:highlight w:val="yellow"/>
                <w:lang w:eastAsia="ja-JP"/>
              </w:rPr>
              <w:t>fully cancelled</w:t>
            </w:r>
            <w:r w:rsidRPr="00527C39">
              <w:rPr>
                <w:rFonts w:eastAsia="MS Mincho" w:cs="Arial"/>
                <w:color w:val="000000" w:themeColor="text1"/>
                <w:szCs w:val="18"/>
                <w:lang w:eastAsia="ja-JP"/>
              </w:rPr>
              <w:t xml:space="preserve"> based on explicit indication by DCI</w:t>
            </w:r>
          </w:p>
          <w:p w14:paraId="3B307BE9" w14:textId="77777777" w:rsidR="00CA3022" w:rsidRPr="00527C39" w:rsidRDefault="00CA3022" w:rsidP="00CA3022">
            <w:pPr>
              <w:pStyle w:val="TAL"/>
              <w:rPr>
                <w:rFonts w:eastAsia="MS Mincho" w:cs="Arial"/>
                <w:color w:val="000000" w:themeColor="text1"/>
                <w:szCs w:val="18"/>
                <w:lang w:eastAsia="ja-JP"/>
              </w:rPr>
            </w:pPr>
            <w:r w:rsidRPr="00527C39">
              <w:rPr>
                <w:rFonts w:eastAsia="MS Mincho" w:cs="Arial"/>
                <w:color w:val="000000" w:themeColor="text1"/>
                <w:szCs w:val="18"/>
                <w:highlight w:val="yellow"/>
                <w:lang w:eastAsia="ja-JP"/>
              </w:rPr>
              <w:t>2. DCI format 0_1/1_1</w:t>
            </w:r>
            <w:r w:rsidRPr="00CA1694">
              <w:rPr>
                <w:rFonts w:eastAsia="MS Mincho" w:cs="Arial"/>
                <w:strike/>
                <w:color w:val="FF0000"/>
                <w:szCs w:val="18"/>
                <w:highlight w:val="yellow"/>
                <w:lang w:eastAsia="ja-JP"/>
              </w:rPr>
              <w:t>[/0_2/1_2/0_3/1_3]</w:t>
            </w:r>
            <w:r w:rsidRPr="00CA1694">
              <w:rPr>
                <w:rFonts w:eastAsia="MS Mincho" w:cs="Arial"/>
                <w:color w:val="FF0000"/>
                <w:szCs w:val="18"/>
                <w:highlight w:val="yellow"/>
                <w:lang w:eastAsia="ja-JP"/>
              </w:rPr>
              <w:t xml:space="preserve"> </w:t>
            </w:r>
            <w:r w:rsidRPr="00527C39">
              <w:rPr>
                <w:rFonts w:eastAsia="MS Mincho" w:cs="Arial"/>
                <w:color w:val="000000" w:themeColor="text1"/>
                <w:szCs w:val="18"/>
                <w:highlight w:val="yellow"/>
                <w:lang w:eastAsia="ja-JP"/>
              </w:rPr>
              <w:t>indication for enabling reception/transmission in gap/restriction</w:t>
            </w:r>
          </w:p>
          <w:p w14:paraId="4E0E77FB" w14:textId="77777777" w:rsidR="00CA3022" w:rsidRPr="00527C39" w:rsidRDefault="00CA3022" w:rsidP="00CA3022">
            <w:pPr>
              <w:pStyle w:val="TAL"/>
              <w:rPr>
                <w:rFonts w:eastAsia="MS Mincho" w:cs="Arial"/>
                <w:color w:val="000000" w:themeColor="text1"/>
                <w:szCs w:val="18"/>
                <w:lang w:eastAsia="ja-JP"/>
              </w:rPr>
            </w:pPr>
            <w:r w:rsidRPr="00527C39">
              <w:rPr>
                <w:rFonts w:eastAsia="MS Mincho" w:cs="Arial"/>
                <w:color w:val="000000" w:themeColor="text1"/>
                <w:szCs w:val="18"/>
                <w:lang w:eastAsia="ja-JP"/>
              </w:rPr>
              <w:t>3. UE behaviour for indication field value of “0”</w:t>
            </w:r>
          </w:p>
          <w:p w14:paraId="1C1DA5F6" w14:textId="77777777" w:rsidR="00CA3022" w:rsidRPr="00527C39" w:rsidRDefault="00CA3022" w:rsidP="00CA3022">
            <w:pPr>
              <w:pStyle w:val="TAL"/>
              <w:rPr>
                <w:rFonts w:eastAsia="MS Mincho" w:cs="Arial"/>
                <w:color w:val="000000" w:themeColor="text1"/>
                <w:szCs w:val="18"/>
                <w:lang w:eastAsia="ja-JP"/>
              </w:rPr>
            </w:pPr>
            <w:r w:rsidRPr="00527C39">
              <w:rPr>
                <w:rFonts w:eastAsia="MS Mincho" w:cs="Arial"/>
                <w:color w:val="000000" w:themeColor="text1"/>
                <w:szCs w:val="18"/>
                <w:lang w:eastAsia="ja-JP"/>
              </w:rPr>
              <w:t>- Option 1: For explicit indication by DCI, bit value equal to “0” means UE ignores the indication of this field in the DCI.</w:t>
            </w:r>
          </w:p>
          <w:p w14:paraId="387496AC" w14:textId="77777777" w:rsidR="00CA3022" w:rsidRPr="00527C39" w:rsidRDefault="00CA3022" w:rsidP="00CA3022">
            <w:pPr>
              <w:pStyle w:val="TAL"/>
              <w:rPr>
                <w:rFonts w:eastAsia="MS Mincho" w:cs="Arial"/>
                <w:color w:val="000000" w:themeColor="text1"/>
                <w:szCs w:val="18"/>
                <w:lang w:eastAsia="ja-JP"/>
              </w:rPr>
            </w:pPr>
            <w:r w:rsidRPr="00527C39">
              <w:rPr>
                <w:rFonts w:eastAsia="MS Mincho" w:cs="Arial"/>
                <w:color w:val="000000" w:themeColor="text1"/>
                <w:szCs w:val="18"/>
                <w:lang w:eastAsia="ja-JP"/>
              </w:rPr>
              <w:t xml:space="preserve">- Option 2: For explicit indication by DCI, bit value equal to “0” means UE behaviour for the corresponding gap/restriction occasion is as </w:t>
            </w:r>
            <w:r w:rsidRPr="00527C39">
              <w:rPr>
                <w:rFonts w:eastAsia="MS Mincho" w:cs="Arial"/>
                <w:color w:val="000000" w:themeColor="text1"/>
                <w:szCs w:val="18"/>
                <w:highlight w:val="yellow"/>
                <w:lang w:eastAsia="ja-JP"/>
              </w:rPr>
              <w:t xml:space="preserve">of Rel-18 </w:t>
            </w:r>
            <w:r w:rsidRPr="00527C39">
              <w:rPr>
                <w:rFonts w:eastAsia="MS Mincho" w:cs="Arial"/>
                <w:strike/>
                <w:color w:val="000000" w:themeColor="text1"/>
                <w:szCs w:val="18"/>
                <w:highlight w:val="yellow"/>
                <w:lang w:eastAsia="ja-JP"/>
              </w:rPr>
              <w:t>per legacy</w:t>
            </w:r>
            <w:r w:rsidRPr="00527C39">
              <w:rPr>
                <w:rFonts w:eastAsia="MS Mincho" w:cs="Arial"/>
                <w:color w:val="000000" w:themeColor="text1"/>
                <w:szCs w:val="18"/>
                <w:lang w:eastAsia="ja-JP"/>
              </w:rPr>
              <w:t xml:space="preserve"> behaviour.</w:t>
            </w:r>
          </w:p>
          <w:p w14:paraId="6BC52930" w14:textId="77777777" w:rsidR="00CA3022" w:rsidRPr="00527C39" w:rsidRDefault="00CA3022" w:rsidP="00CA3022">
            <w:pPr>
              <w:pStyle w:val="TAL"/>
              <w:rPr>
                <w:rFonts w:eastAsia="MS Mincho" w:cs="Arial"/>
                <w:color w:val="000000" w:themeColor="text1"/>
                <w:szCs w:val="18"/>
                <w:lang w:eastAsia="ja-JP"/>
              </w:rPr>
            </w:pPr>
            <w:r w:rsidRPr="00527C39">
              <w:rPr>
                <w:rFonts w:eastAsia="MS Mincho" w:cs="Arial"/>
                <w:color w:val="000000" w:themeColor="text1"/>
                <w:szCs w:val="18"/>
                <w:lang w:eastAsia="ja-JP"/>
              </w:rPr>
              <w:t>4. The minimum time offset from the end of PDCCH carrying the gap/restriction cancellation to the start of cancelled gap/restriction</w:t>
            </w:r>
          </w:p>
          <w:p w14:paraId="05C9F513" w14:textId="77777777" w:rsidR="00CA3022" w:rsidRPr="00527C39" w:rsidRDefault="00CA3022" w:rsidP="00CA3022">
            <w:pPr>
              <w:pStyle w:val="TAL"/>
              <w:rPr>
                <w:rFonts w:eastAsia="MS Mincho" w:cs="Arial"/>
                <w:color w:val="000000" w:themeColor="text1"/>
                <w:szCs w:val="18"/>
                <w:lang w:eastAsia="ja-JP"/>
              </w:rPr>
            </w:pPr>
          </w:p>
          <w:p w14:paraId="0CD7AD55" w14:textId="0A855D44" w:rsidR="00CA3022" w:rsidRPr="00527C39" w:rsidRDefault="00CA3022" w:rsidP="00CA3022">
            <w:pPr>
              <w:pStyle w:val="TAL"/>
              <w:rPr>
                <w:rFonts w:cs="Arial"/>
                <w:color w:val="000000" w:themeColor="text1"/>
                <w:szCs w:val="18"/>
                <w:lang w:eastAsia="ja-JP"/>
              </w:rPr>
            </w:pPr>
            <w:r w:rsidRPr="00527C39">
              <w:rPr>
                <w:rFonts w:eastAsia="MS Mincho" w:cs="Arial"/>
                <w:color w:val="000000" w:themeColor="text1"/>
                <w:szCs w:val="18"/>
                <w:highlight w:val="yellow"/>
                <w:lang w:eastAsia="ja-JP"/>
              </w:rPr>
              <w:lastRenderedPageBreak/>
              <w:t xml:space="preserve">FFS: </w:t>
            </w:r>
            <w:proofErr w:type="gramStart"/>
            <w:r w:rsidRPr="00527C39">
              <w:rPr>
                <w:rFonts w:eastAsia="MS Mincho" w:cs="Arial"/>
                <w:color w:val="000000" w:themeColor="text1"/>
                <w:szCs w:val="18"/>
                <w:highlight w:val="yellow"/>
                <w:lang w:eastAsia="ja-JP"/>
              </w:rPr>
              <w:t>other</w:t>
            </w:r>
            <w:proofErr w:type="gramEnd"/>
            <w:r w:rsidRPr="00527C39">
              <w:rPr>
                <w:rFonts w:eastAsia="MS Mincho" w:cs="Arial"/>
                <w:color w:val="000000" w:themeColor="text1"/>
                <w:szCs w:val="18"/>
                <w:highlight w:val="yellow"/>
                <w:lang w:eastAsia="ja-JP"/>
              </w:rPr>
              <w:t xml:space="preserve"> component (which may be separate FG)</w:t>
            </w:r>
            <w:bookmarkEnd w:id="2"/>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13EDD" w14:textId="3957A84F" w:rsidR="00CA3022" w:rsidRPr="00CD3D15" w:rsidRDefault="00CA3022" w:rsidP="00CA3022">
            <w:pPr>
              <w:pStyle w:val="TAL"/>
              <w:rPr>
                <w:rFonts w:cs="Arial"/>
                <w:strike/>
                <w:color w:val="FF0000"/>
                <w:szCs w:val="18"/>
                <w:lang w:eastAsia="ja-JP"/>
              </w:rPr>
            </w:pPr>
            <w:r w:rsidRPr="00CD3D15">
              <w:rPr>
                <w:rFonts w:eastAsia="MS Mincho" w:cs="Arial"/>
                <w:strike/>
                <w:color w:val="FF0000"/>
                <w:szCs w:val="18"/>
                <w:highlight w:val="yellow"/>
                <w:lang w:eastAsia="ja-JP"/>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58BD7" w14:textId="72E0B7C9" w:rsidR="00CA3022" w:rsidRPr="00527C39" w:rsidRDefault="00CA3022" w:rsidP="00CA3022">
            <w:pPr>
              <w:pStyle w:val="TAL"/>
              <w:rPr>
                <w:rFonts w:cs="Arial"/>
                <w:color w:val="000000" w:themeColor="text1"/>
                <w:szCs w:val="18"/>
                <w:lang w:eastAsia="ja-JP"/>
              </w:rPr>
            </w:pPr>
            <w:r w:rsidRPr="00527C39">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26BA2" w14:textId="31F79919" w:rsidR="00CA3022" w:rsidRPr="00527C39" w:rsidRDefault="00CA3022" w:rsidP="00CA3022">
            <w:pPr>
              <w:pStyle w:val="TAL"/>
              <w:rPr>
                <w:rFonts w:cs="Arial"/>
                <w:color w:val="000000" w:themeColor="text1"/>
                <w:szCs w:val="18"/>
                <w:lang w:eastAsia="ja-JP"/>
              </w:rPr>
            </w:pPr>
            <w:r w:rsidRPr="00527C39">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7E5FE" w14:textId="5E5EC207" w:rsidR="00CA3022" w:rsidRPr="00527C39" w:rsidRDefault="00CA3022" w:rsidP="00CA3022">
            <w:pPr>
              <w:pStyle w:val="TAL"/>
              <w:rPr>
                <w:rFonts w:cs="Arial"/>
                <w:color w:val="000000" w:themeColor="text1"/>
                <w:szCs w:val="18"/>
                <w:lang w:eastAsia="ja-JP"/>
              </w:rPr>
            </w:pPr>
            <w:r w:rsidRPr="00527C39">
              <w:rPr>
                <w:rFonts w:eastAsia="MS Mincho" w:cs="Arial"/>
                <w:color w:val="000000"/>
                <w:szCs w:val="18"/>
                <w:lang w:eastAsia="ja-JP"/>
              </w:rPr>
              <w:t xml:space="preserve">UE does not support Enabling TX/RX during measurement gap scheduling restriction based on explicit indication </w:t>
            </w:r>
            <w:r w:rsidRPr="00CA1694">
              <w:rPr>
                <w:rFonts w:eastAsia="MS Mincho" w:cs="Arial"/>
                <w:strike/>
                <w:color w:val="FF0000"/>
                <w:szCs w:val="18"/>
                <w:highlight w:val="yellow"/>
                <w:lang w:eastAsia="ja-JP"/>
              </w:rPr>
              <w:t>[</w:t>
            </w:r>
            <w:r w:rsidRPr="00527C39">
              <w:rPr>
                <w:rFonts w:eastAsia="MS Mincho" w:cs="Arial"/>
                <w:color w:val="000000"/>
                <w:szCs w:val="18"/>
                <w:highlight w:val="yellow"/>
                <w:lang w:eastAsia="ja-JP"/>
              </w:rPr>
              <w:t>by DCI format 0_1/1_1</w:t>
            </w:r>
            <w:r w:rsidRPr="00CA1694">
              <w:rPr>
                <w:rFonts w:eastAsia="MS Mincho" w:cs="Arial"/>
                <w:strike/>
                <w:color w:val="FF0000"/>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F0754" w14:textId="02B93053" w:rsidR="00CA3022" w:rsidRPr="00527C39" w:rsidRDefault="00CA3022" w:rsidP="00CA3022">
            <w:pPr>
              <w:pStyle w:val="TAL"/>
              <w:rPr>
                <w:rFonts w:cs="Arial"/>
                <w:color w:val="000000" w:themeColor="text1"/>
                <w:szCs w:val="18"/>
                <w:lang w:eastAsia="ja-JP"/>
              </w:rPr>
            </w:pPr>
            <w:r w:rsidRPr="00CA1694">
              <w:rPr>
                <w:rFonts w:eastAsia="MS Mincho" w:cs="Arial"/>
                <w:strike/>
                <w:color w:val="FF0000"/>
                <w:szCs w:val="18"/>
                <w:highlight w:val="yellow"/>
                <w:lang w:eastAsia="ja-JP"/>
              </w:rPr>
              <w:t>[Per UE or</w:t>
            </w:r>
            <w:r w:rsidRPr="00CA1694">
              <w:rPr>
                <w:rFonts w:eastAsia="MS Mincho" w:cs="Arial"/>
                <w:color w:val="FF0000"/>
                <w:szCs w:val="18"/>
                <w:highlight w:val="yellow"/>
                <w:lang w:eastAsia="ja-JP"/>
              </w:rPr>
              <w:t xml:space="preserve"> </w:t>
            </w:r>
            <w:r w:rsidRPr="00527C39">
              <w:rPr>
                <w:rFonts w:eastAsia="MS Mincho" w:cs="Arial"/>
                <w:color w:val="000000" w:themeColor="text1"/>
                <w:szCs w:val="18"/>
                <w:highlight w:val="yellow"/>
                <w:lang w:eastAsia="ja-JP"/>
              </w:rPr>
              <w:t>Per band</w:t>
            </w:r>
            <w:r w:rsidRPr="00CA1694">
              <w:rPr>
                <w:rFonts w:eastAsia="MS Mincho" w:cs="Arial"/>
                <w:strike/>
                <w:color w:val="FF0000"/>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F91B59" w14:textId="157F8445" w:rsidR="00CA3022" w:rsidRPr="00527C39" w:rsidRDefault="00CA3022" w:rsidP="00CA302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9B0CA9" w14:textId="580213AC" w:rsidR="00CA3022" w:rsidRPr="00527C39" w:rsidRDefault="00CA3022" w:rsidP="00CA302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417560" w14:textId="62B99EB3" w:rsidR="00CA3022" w:rsidRPr="00527C39" w:rsidRDefault="00CA3022" w:rsidP="00CA302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A1B24" w14:textId="77777777" w:rsidR="00CA3022" w:rsidRPr="00527C39" w:rsidRDefault="00CA3022" w:rsidP="00CA3022">
            <w:pPr>
              <w:pStyle w:val="TAL"/>
              <w:rPr>
                <w:rFonts w:cs="Arial"/>
                <w:color w:val="000000" w:themeColor="text1"/>
                <w:szCs w:val="18"/>
              </w:rPr>
            </w:pPr>
            <w:r w:rsidRPr="00527C39">
              <w:rPr>
                <w:rFonts w:cs="Arial"/>
                <w:color w:val="000000" w:themeColor="text1"/>
                <w:szCs w:val="18"/>
              </w:rPr>
              <w:t>Candidate values of component 3: {Option 1, Option 2}</w:t>
            </w:r>
          </w:p>
          <w:p w14:paraId="38801F3B" w14:textId="77777777" w:rsidR="00CA3022" w:rsidRPr="00527C39" w:rsidRDefault="00CA3022" w:rsidP="00CA3022">
            <w:pPr>
              <w:pStyle w:val="TAL"/>
              <w:rPr>
                <w:rFonts w:cs="Arial"/>
                <w:color w:val="000000" w:themeColor="text1"/>
                <w:szCs w:val="18"/>
              </w:rPr>
            </w:pPr>
          </w:p>
          <w:p w14:paraId="1140D6BE" w14:textId="263ADB2C" w:rsidR="00CA3022" w:rsidRPr="00527C39" w:rsidRDefault="00CA3022" w:rsidP="00CA3022">
            <w:pPr>
              <w:pStyle w:val="TAL"/>
              <w:rPr>
                <w:rFonts w:cs="Arial"/>
                <w:color w:val="000000" w:themeColor="text1"/>
                <w:szCs w:val="18"/>
                <w:lang w:eastAsia="ja-JP"/>
              </w:rPr>
            </w:pPr>
            <w:r w:rsidRPr="00527C39">
              <w:rPr>
                <w:rFonts w:cs="Arial"/>
                <w:color w:val="000000" w:themeColor="text1"/>
                <w:szCs w:val="18"/>
              </w:rPr>
              <w:t>Candidate values of component 4: {5ms, 3ms}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AFBF4" w14:textId="060A247A" w:rsidR="00CA3022" w:rsidRPr="00527C39" w:rsidRDefault="00CA3022" w:rsidP="00CA3022">
            <w:pPr>
              <w:pStyle w:val="TAL"/>
              <w:rPr>
                <w:rFonts w:cs="Arial"/>
                <w:color w:val="000000" w:themeColor="text1"/>
                <w:szCs w:val="18"/>
                <w:lang w:eastAsia="ja-JP"/>
              </w:rPr>
            </w:pPr>
            <w:r w:rsidRPr="00527C39">
              <w:rPr>
                <w:rFonts w:cs="Arial"/>
                <w:color w:val="000000" w:themeColor="text1"/>
                <w:szCs w:val="18"/>
                <w:lang w:eastAsia="ja-JP"/>
              </w:rPr>
              <w:t>Optional with capability signalling</w:t>
            </w:r>
          </w:p>
        </w:tc>
      </w:tr>
      <w:tr w:rsidR="00A352DB" w:rsidRPr="004F1AB8" w14:paraId="05CF7A7C" w14:textId="77777777" w:rsidTr="00C027D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DB168F" w14:textId="2D20E745" w:rsidR="00A352DB" w:rsidRPr="004F1AB8" w:rsidDel="001B1A8D" w:rsidRDefault="00A352DB" w:rsidP="00A352DB">
            <w:pPr>
              <w:pStyle w:val="TAL"/>
              <w:rPr>
                <w:rFonts w:asciiTheme="majorHAnsi" w:hAnsiTheme="majorHAnsi" w:cstheme="majorHAnsi"/>
                <w:color w:val="FF0000"/>
                <w:szCs w:val="18"/>
                <w:lang w:val="en-US" w:eastAsia="ja-JP"/>
              </w:rPr>
            </w:pPr>
            <w:r w:rsidRPr="004F1AB8">
              <w:rPr>
                <w:rFonts w:eastAsia="MS Mincho" w:cs="Arial"/>
                <w:color w:val="FF0000"/>
                <w:szCs w:val="18"/>
                <w:lang w:eastAsia="ja-JP"/>
              </w:rPr>
              <w:t>64</w:t>
            </w:r>
            <w:r w:rsidRPr="004F1AB8">
              <w:rPr>
                <w:rFonts w:cs="Arial"/>
                <w:color w:val="FF0000"/>
                <w:szCs w:val="18"/>
                <w:lang w:eastAsia="ja-JP"/>
              </w:rPr>
              <w:t>. 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D59DE" w14:textId="402A6AC7" w:rsidR="00A352DB" w:rsidRPr="004F1AB8" w:rsidRDefault="00A352DB" w:rsidP="00A352DB">
            <w:pPr>
              <w:pStyle w:val="TAL"/>
              <w:rPr>
                <w:rFonts w:eastAsia="MS Mincho" w:cs="Arial"/>
                <w:color w:val="FF0000"/>
                <w:szCs w:val="18"/>
                <w:lang w:eastAsia="ja-JP"/>
              </w:rPr>
            </w:pPr>
            <w:r w:rsidRPr="004F1AB8">
              <w:rPr>
                <w:rFonts w:eastAsia="MS Mincho" w:cs="Arial"/>
                <w:color w:val="FF0000"/>
                <w:szCs w:val="18"/>
                <w:lang w:eastAsia="ja-JP"/>
              </w:rPr>
              <w:t>64</w:t>
            </w:r>
            <w:r w:rsidRPr="004F1AB8">
              <w:rPr>
                <w:rFonts w:eastAsia="MS Mincho" w:cs="Arial" w:hint="eastAsia"/>
                <w:color w:val="FF0000"/>
                <w:szCs w:val="18"/>
                <w:lang w:eastAsia="ja-JP"/>
              </w:rPr>
              <w:t>-</w:t>
            </w:r>
            <w:r w:rsidRPr="004F1AB8">
              <w:rPr>
                <w:rFonts w:eastAsia="MS Mincho" w:cs="Arial"/>
                <w:color w:val="FF0000"/>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D8565" w14:textId="063F7B0E" w:rsidR="00A352DB" w:rsidRPr="004F1AB8" w:rsidRDefault="00A352DB" w:rsidP="00A352DB">
            <w:pPr>
              <w:pStyle w:val="TAL"/>
              <w:rPr>
                <w:rFonts w:cs="Arial"/>
                <w:color w:val="FF0000"/>
                <w:szCs w:val="18"/>
                <w:lang w:eastAsia="zh-CN"/>
              </w:rPr>
            </w:pPr>
            <w:r w:rsidRPr="004F1AB8">
              <w:rPr>
                <w:rFonts w:cs="Arial"/>
                <w:color w:val="FF0000"/>
                <w:szCs w:val="18"/>
                <w:lang w:eastAsia="zh-CN"/>
              </w:rPr>
              <w:t>Enabling TX/RX during measurement gap scheduling restriction</w:t>
            </w:r>
            <w:r w:rsidRPr="004F1AB8">
              <w:rPr>
                <w:rFonts w:cs="Arial" w:hint="eastAsia"/>
                <w:color w:val="FF0000"/>
                <w:szCs w:val="18"/>
                <w:lang w:eastAsia="zh-CN"/>
              </w:rPr>
              <w:t xml:space="preserve"> by DCI format 0_</w:t>
            </w:r>
            <w:r w:rsidRPr="004F1AB8">
              <w:rPr>
                <w:rFonts w:cs="Arial"/>
                <w:color w:val="FF0000"/>
                <w:szCs w:val="18"/>
                <w:lang w:eastAsia="zh-CN"/>
              </w:rPr>
              <w:t>2</w:t>
            </w:r>
            <w:r w:rsidRPr="004F1AB8">
              <w:rPr>
                <w:rFonts w:cs="Arial" w:hint="eastAsia"/>
                <w:color w:val="FF0000"/>
                <w:szCs w:val="18"/>
                <w:lang w:eastAsia="zh-CN"/>
              </w:rPr>
              <w:t>/1_</w:t>
            </w:r>
            <w:r w:rsidRPr="004F1AB8">
              <w:rPr>
                <w:rFonts w:cs="Arial"/>
                <w:color w:val="FF0000"/>
                <w:szCs w:val="18"/>
                <w:lang w:eastAsia="zh-CN"/>
              </w:rPr>
              <w:t>2</w:t>
            </w:r>
            <w:r w:rsidRPr="004F1AB8">
              <w:rPr>
                <w:rFonts w:cs="Arial" w:hint="eastAsia"/>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FC0FB" w14:textId="31A97D7D" w:rsidR="00A352DB" w:rsidRPr="004F1AB8" w:rsidRDefault="00A352DB" w:rsidP="00A352DB">
            <w:pPr>
              <w:pStyle w:val="TAL"/>
              <w:rPr>
                <w:rFonts w:eastAsia="MS Mincho" w:cs="Arial"/>
                <w:color w:val="FF0000"/>
                <w:szCs w:val="18"/>
                <w:lang w:eastAsia="ja-JP"/>
              </w:rPr>
            </w:pPr>
            <w:r w:rsidRPr="004F1AB8">
              <w:rPr>
                <w:rFonts w:eastAsia="MS Mincho" w:cs="Arial"/>
                <w:color w:val="FF0000"/>
                <w:szCs w:val="18"/>
                <w:lang w:eastAsia="ja-JP"/>
              </w:rPr>
              <w:t>1. DCI format 0_2/1_2 indication for enabling reception/transmission in gap/restriction</w:t>
            </w:r>
          </w:p>
          <w:p w14:paraId="7CA35552" w14:textId="77777777" w:rsidR="00A352DB" w:rsidRPr="004F1AB8" w:rsidRDefault="00A352DB" w:rsidP="00A352DB">
            <w:pPr>
              <w:spacing w:after="0"/>
              <w:rPr>
                <w:rFonts w:eastAsia="MS Mincho"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D1EA1" w14:textId="44FE7D9D" w:rsidR="00A352DB" w:rsidRPr="004F1AB8" w:rsidRDefault="00A352DB" w:rsidP="00A352DB">
            <w:pPr>
              <w:pStyle w:val="TAL"/>
              <w:rPr>
                <w:rFonts w:eastAsia="MS Mincho" w:cs="Arial"/>
                <w:color w:val="FF0000"/>
                <w:szCs w:val="18"/>
                <w:lang w:eastAsia="ja-JP"/>
              </w:rPr>
            </w:pPr>
            <w:r w:rsidRPr="004F1AB8">
              <w:rPr>
                <w:rFonts w:eastAsia="MS Mincho" w:cs="Arial"/>
                <w:color w:val="FF0000"/>
                <w:szCs w:val="18"/>
                <w:lang w:eastAsia="ja-JP"/>
              </w:rPr>
              <w:t>64-1 and 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CD970" w14:textId="7DA38454" w:rsidR="00A352DB" w:rsidRPr="004F1AB8" w:rsidRDefault="00A352DB" w:rsidP="00A352DB">
            <w:pPr>
              <w:pStyle w:val="TAL"/>
              <w:rPr>
                <w:rFonts w:cs="Arial"/>
                <w:color w:val="FF0000"/>
                <w:szCs w:val="18"/>
                <w:lang w:eastAsia="zh-CN"/>
              </w:rPr>
            </w:pPr>
            <w:r w:rsidRPr="004F1AB8">
              <w:rPr>
                <w:rFonts w:eastAsia="MS Mincho"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E5415" w14:textId="051886E7" w:rsidR="00A352DB" w:rsidRPr="004F1AB8" w:rsidRDefault="00A352DB" w:rsidP="00A352DB">
            <w:pPr>
              <w:pStyle w:val="TAL"/>
              <w:rPr>
                <w:rFonts w:cs="Arial"/>
                <w:color w:val="FF0000"/>
                <w:szCs w:val="18"/>
                <w:lang w:eastAsia="zh-CN"/>
              </w:rPr>
            </w:pPr>
            <w:r w:rsidRPr="004F1AB8">
              <w:rPr>
                <w:rFonts w:eastAsia="MS Mincho"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CA4E3" w14:textId="38E79F41" w:rsidR="00A352DB" w:rsidRPr="004F1AB8" w:rsidRDefault="00A352DB" w:rsidP="00A352DB">
            <w:pPr>
              <w:pStyle w:val="TAL"/>
              <w:rPr>
                <w:rFonts w:eastAsia="MS Mincho" w:cs="Arial"/>
                <w:color w:val="FF0000"/>
                <w:szCs w:val="18"/>
                <w:lang w:eastAsia="ja-JP"/>
              </w:rPr>
            </w:pPr>
            <w:r w:rsidRPr="001E65CF">
              <w:rPr>
                <w:rFonts w:eastAsia="MS Mincho" w:cs="Arial"/>
                <w:color w:val="FF0000"/>
                <w:szCs w:val="18"/>
                <w:lang w:eastAsia="ja-JP"/>
              </w:rPr>
              <w:t>UE does not support Enabling TX/RX during measurement gap scheduling restriction based on explicit indication by DCI format 0_2/1_2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E6AA9" w14:textId="7CA032A3" w:rsidR="00A352DB" w:rsidRPr="00C027D5" w:rsidRDefault="00A352DB" w:rsidP="00A352DB">
            <w:pPr>
              <w:pStyle w:val="TAL"/>
              <w:rPr>
                <w:rFonts w:eastAsia="MS Mincho" w:cs="Arial"/>
                <w:color w:val="FF0000"/>
                <w:szCs w:val="18"/>
                <w:lang w:eastAsia="ja-JP"/>
              </w:rPr>
            </w:pPr>
            <w:r w:rsidRPr="00C027D5">
              <w:rPr>
                <w:rFonts w:eastAsia="MS Mincho"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EB933" w14:textId="77777777" w:rsidR="00A352DB" w:rsidRPr="004F1AB8" w:rsidDel="003216F7" w:rsidRDefault="00A352DB" w:rsidP="00A352DB">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3B146" w14:textId="77777777" w:rsidR="00A352DB" w:rsidRPr="004F1AB8" w:rsidDel="003216F7" w:rsidRDefault="00A352DB" w:rsidP="00A352DB">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47270" w14:textId="77777777" w:rsidR="00A352DB" w:rsidRPr="004F1AB8" w:rsidDel="003216F7" w:rsidRDefault="00A352DB" w:rsidP="00A352DB">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732BD" w14:textId="77777777" w:rsidR="00A352DB" w:rsidRPr="004F1AB8" w:rsidRDefault="00A352DB" w:rsidP="00A352DB">
            <w:pPr>
              <w:keepLines/>
              <w:spacing w:after="0"/>
              <w:rPr>
                <w:rFonts w:eastAsia="MS Mincho"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27DC3" w14:textId="03BA4D25" w:rsidR="00A352DB" w:rsidRPr="004F1AB8" w:rsidRDefault="00A352DB" w:rsidP="00A352DB">
            <w:pPr>
              <w:pStyle w:val="TAL"/>
              <w:rPr>
                <w:rFonts w:cs="Arial"/>
                <w:color w:val="FF0000"/>
                <w:szCs w:val="18"/>
                <w:lang w:eastAsia="ja-JP"/>
              </w:rPr>
            </w:pPr>
            <w:r w:rsidRPr="004F1AB8">
              <w:rPr>
                <w:rFonts w:cs="Arial"/>
                <w:color w:val="FF0000"/>
                <w:szCs w:val="18"/>
                <w:lang w:eastAsia="ja-JP"/>
              </w:rPr>
              <w:t>Optional with capability signalling</w:t>
            </w:r>
          </w:p>
        </w:tc>
      </w:tr>
      <w:tr w:rsidR="00A352DB" w:rsidRPr="004F1AB8" w14:paraId="201B8F72" w14:textId="77777777" w:rsidTr="00C027D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5DD77E" w14:textId="3C7EDC4F" w:rsidR="00A352DB" w:rsidRPr="004F1AB8" w:rsidDel="001B1A8D" w:rsidRDefault="00A352DB" w:rsidP="00A352DB">
            <w:pPr>
              <w:pStyle w:val="TAL"/>
              <w:rPr>
                <w:rFonts w:asciiTheme="majorHAnsi" w:hAnsiTheme="majorHAnsi" w:cstheme="majorHAnsi"/>
                <w:color w:val="FF0000"/>
                <w:szCs w:val="18"/>
                <w:lang w:val="en-US" w:eastAsia="ja-JP"/>
              </w:rPr>
            </w:pPr>
            <w:r w:rsidRPr="004F1AB8">
              <w:rPr>
                <w:rFonts w:eastAsia="MS Mincho" w:cs="Arial"/>
                <w:color w:val="FF0000"/>
                <w:szCs w:val="18"/>
                <w:lang w:eastAsia="ja-JP"/>
              </w:rPr>
              <w:t>64</w:t>
            </w:r>
            <w:r w:rsidRPr="004F1AB8">
              <w:rPr>
                <w:rFonts w:cs="Arial"/>
                <w:color w:val="FF0000"/>
                <w:szCs w:val="18"/>
                <w:lang w:eastAsia="ja-JP"/>
              </w:rPr>
              <w:t>. 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0D0EC" w14:textId="28742ADE" w:rsidR="00A352DB" w:rsidRPr="004F1AB8" w:rsidRDefault="00A352DB" w:rsidP="00A352DB">
            <w:pPr>
              <w:pStyle w:val="TAL"/>
              <w:rPr>
                <w:rFonts w:eastAsia="MS Mincho" w:cs="Arial"/>
                <w:color w:val="FF0000"/>
                <w:szCs w:val="18"/>
                <w:lang w:eastAsia="ja-JP"/>
              </w:rPr>
            </w:pPr>
            <w:r w:rsidRPr="004F1AB8">
              <w:rPr>
                <w:rFonts w:eastAsia="MS Mincho" w:cs="Arial"/>
                <w:color w:val="FF0000"/>
                <w:szCs w:val="18"/>
                <w:lang w:eastAsia="ja-JP"/>
              </w:rPr>
              <w:t>64</w:t>
            </w:r>
            <w:r w:rsidRPr="004F1AB8">
              <w:rPr>
                <w:rFonts w:eastAsia="MS Mincho" w:cs="Arial" w:hint="eastAsia"/>
                <w:color w:val="FF0000"/>
                <w:szCs w:val="18"/>
                <w:lang w:eastAsia="ja-JP"/>
              </w:rPr>
              <w:t>-</w:t>
            </w:r>
            <w:r w:rsidRPr="004F1AB8">
              <w:rPr>
                <w:rFonts w:eastAsia="MS Mincho" w:cs="Arial"/>
                <w:color w:val="FF0000"/>
                <w:szCs w:val="18"/>
                <w:lang w:eastAsia="ja-JP"/>
              </w:rPr>
              <w:t>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BA089" w14:textId="59F6723E" w:rsidR="00A352DB" w:rsidRPr="004F1AB8" w:rsidRDefault="00A352DB" w:rsidP="00A352DB">
            <w:pPr>
              <w:pStyle w:val="TAL"/>
              <w:rPr>
                <w:rFonts w:cs="Arial"/>
                <w:color w:val="FF0000"/>
                <w:szCs w:val="18"/>
                <w:lang w:eastAsia="zh-CN"/>
              </w:rPr>
            </w:pPr>
            <w:r w:rsidRPr="004F1AB8">
              <w:rPr>
                <w:rFonts w:cs="Arial"/>
                <w:color w:val="FF0000"/>
                <w:szCs w:val="18"/>
                <w:lang w:eastAsia="zh-CN"/>
              </w:rPr>
              <w:t>Enabling TX/RX during measurement gap scheduling restriction</w:t>
            </w:r>
            <w:r w:rsidRPr="004F1AB8">
              <w:rPr>
                <w:rFonts w:cs="Arial" w:hint="eastAsia"/>
                <w:color w:val="FF0000"/>
                <w:szCs w:val="18"/>
                <w:lang w:eastAsia="zh-CN"/>
              </w:rPr>
              <w:t xml:space="preserve"> by DCI format 1_</w:t>
            </w:r>
            <w:r w:rsidRPr="004F1AB8">
              <w:rPr>
                <w:rFonts w:cs="Arial"/>
                <w:color w:val="FF0000"/>
                <w:szCs w:val="18"/>
                <w:lang w:eastAsia="zh-CN"/>
              </w:rPr>
              <w:t>3</w:t>
            </w:r>
            <w:r w:rsidRPr="004F1AB8">
              <w:rPr>
                <w:rFonts w:cs="Arial" w:hint="eastAsia"/>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2D697" w14:textId="57BC3E08" w:rsidR="00A352DB" w:rsidRPr="004F1AB8" w:rsidRDefault="00A352DB" w:rsidP="00A352DB">
            <w:pPr>
              <w:pStyle w:val="TAL"/>
              <w:rPr>
                <w:rFonts w:eastAsia="MS Mincho" w:cs="Arial"/>
                <w:color w:val="FF0000"/>
                <w:szCs w:val="18"/>
                <w:lang w:eastAsia="ja-JP"/>
              </w:rPr>
            </w:pPr>
            <w:r w:rsidRPr="004F1AB8">
              <w:rPr>
                <w:rFonts w:eastAsia="MS Mincho" w:cs="Arial"/>
                <w:color w:val="FF0000"/>
                <w:szCs w:val="18"/>
                <w:lang w:eastAsia="ja-JP"/>
              </w:rPr>
              <w:t>1. DCI format 1_3 indication for enabling reception/transmission in gap/restriction</w:t>
            </w:r>
          </w:p>
          <w:p w14:paraId="1C4A8775" w14:textId="77777777" w:rsidR="00A352DB" w:rsidRPr="004F1AB8" w:rsidRDefault="00A352DB" w:rsidP="00A352DB">
            <w:pPr>
              <w:spacing w:after="0"/>
              <w:rPr>
                <w:rFonts w:eastAsia="MS Mincho"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B4541" w14:textId="5DB4C5C9" w:rsidR="00A352DB" w:rsidRPr="004F1AB8" w:rsidRDefault="00827D0C" w:rsidP="00A352DB">
            <w:pPr>
              <w:pStyle w:val="TAL"/>
              <w:rPr>
                <w:rFonts w:eastAsia="MS Mincho" w:cs="Arial"/>
                <w:color w:val="FF0000"/>
                <w:szCs w:val="18"/>
                <w:lang w:eastAsia="ja-JP"/>
              </w:rPr>
            </w:pPr>
            <w:r w:rsidRPr="004F1AB8">
              <w:rPr>
                <w:rFonts w:eastAsia="MS Mincho" w:cs="Arial"/>
                <w:color w:val="FF0000"/>
                <w:szCs w:val="18"/>
                <w:lang w:eastAsia="ja-JP"/>
              </w:rPr>
              <w:t xml:space="preserve">64-1 and </w:t>
            </w:r>
            <w:r>
              <w:rPr>
                <w:rFonts w:eastAsia="MS Mincho" w:cs="Arial"/>
                <w:color w:val="FF0000"/>
                <w:szCs w:val="18"/>
                <w:lang w:eastAsia="ja-JP"/>
              </w:rPr>
              <w:t>o</w:t>
            </w:r>
            <w:r w:rsidR="00A352DB" w:rsidRPr="004F1AB8">
              <w:rPr>
                <w:rFonts w:eastAsia="MS Mincho" w:cs="Arial"/>
                <w:color w:val="FF0000"/>
                <w:szCs w:val="18"/>
                <w:lang w:eastAsia="ja-JP"/>
              </w:rPr>
              <w:t>ne of {FG 49-1, FG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CBFD4" w14:textId="20B89037" w:rsidR="00A352DB" w:rsidRPr="004F1AB8" w:rsidRDefault="00A352DB" w:rsidP="00A352DB">
            <w:pPr>
              <w:pStyle w:val="TAL"/>
              <w:rPr>
                <w:rFonts w:cs="Arial"/>
                <w:color w:val="FF0000"/>
                <w:szCs w:val="18"/>
                <w:lang w:eastAsia="zh-CN"/>
              </w:rPr>
            </w:pPr>
            <w:r w:rsidRPr="004F1AB8">
              <w:rPr>
                <w:rFonts w:eastAsia="MS Mincho"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8138A" w14:textId="63814919" w:rsidR="00A352DB" w:rsidRPr="004F1AB8" w:rsidRDefault="00A352DB" w:rsidP="00A352DB">
            <w:pPr>
              <w:pStyle w:val="TAL"/>
              <w:rPr>
                <w:rFonts w:cs="Arial"/>
                <w:color w:val="FF0000"/>
                <w:szCs w:val="18"/>
                <w:lang w:eastAsia="zh-CN"/>
              </w:rPr>
            </w:pPr>
            <w:r w:rsidRPr="004F1AB8">
              <w:rPr>
                <w:rFonts w:eastAsia="MS Mincho"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261B5" w14:textId="361C3D27" w:rsidR="00A352DB" w:rsidRPr="00265732" w:rsidRDefault="00A352DB" w:rsidP="00A352DB">
            <w:pPr>
              <w:pStyle w:val="TAL"/>
              <w:rPr>
                <w:rFonts w:eastAsia="MS Mincho" w:cs="Arial"/>
                <w:color w:val="FF0000"/>
                <w:szCs w:val="18"/>
                <w:lang w:eastAsia="ja-JP"/>
              </w:rPr>
            </w:pPr>
            <w:r w:rsidRPr="00265732">
              <w:rPr>
                <w:rFonts w:eastAsia="MS Mincho" w:cs="Arial"/>
                <w:color w:val="FF0000"/>
                <w:szCs w:val="18"/>
                <w:lang w:eastAsia="ja-JP"/>
              </w:rPr>
              <w:t>UE does not support Enabling TX/RX during measurement gap scheduling restriction based on explicit indication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B4F04" w14:textId="08282432" w:rsidR="00A352DB" w:rsidRPr="00C027D5" w:rsidRDefault="00A352DB" w:rsidP="00A352DB">
            <w:pPr>
              <w:pStyle w:val="TAL"/>
              <w:rPr>
                <w:rFonts w:eastAsia="MS Mincho" w:cs="Arial"/>
                <w:color w:val="FF0000"/>
                <w:szCs w:val="18"/>
                <w:lang w:eastAsia="ja-JP"/>
              </w:rPr>
            </w:pPr>
            <w:r w:rsidRPr="00C027D5">
              <w:rPr>
                <w:rFonts w:eastAsia="MS Mincho"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34CBC" w14:textId="77777777" w:rsidR="00A352DB" w:rsidRPr="004F1AB8" w:rsidDel="003216F7" w:rsidRDefault="00A352DB" w:rsidP="00A352DB">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37A93" w14:textId="77777777" w:rsidR="00A352DB" w:rsidRPr="004F1AB8" w:rsidDel="003216F7" w:rsidRDefault="00A352DB" w:rsidP="00A352DB">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22EAC" w14:textId="77777777" w:rsidR="00A352DB" w:rsidRPr="004F1AB8" w:rsidDel="003216F7" w:rsidRDefault="00A352DB" w:rsidP="00A352DB">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54B16" w14:textId="77777777" w:rsidR="00A352DB" w:rsidRPr="004F1AB8" w:rsidRDefault="00A352DB" w:rsidP="00A352DB">
            <w:pPr>
              <w:keepLines/>
              <w:spacing w:after="0"/>
              <w:rPr>
                <w:rFonts w:eastAsia="MS Mincho"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E5339" w14:textId="2C710C60" w:rsidR="00A352DB" w:rsidRPr="004F1AB8" w:rsidRDefault="00A352DB" w:rsidP="00A352DB">
            <w:pPr>
              <w:pStyle w:val="TAL"/>
              <w:rPr>
                <w:rFonts w:cs="Arial"/>
                <w:color w:val="FF0000"/>
                <w:szCs w:val="18"/>
                <w:lang w:eastAsia="ja-JP"/>
              </w:rPr>
            </w:pPr>
            <w:r w:rsidRPr="004F1AB8">
              <w:rPr>
                <w:rFonts w:cs="Arial"/>
                <w:color w:val="FF0000"/>
                <w:szCs w:val="18"/>
                <w:lang w:eastAsia="ja-JP"/>
              </w:rPr>
              <w:t>Optional with capability signalling</w:t>
            </w:r>
          </w:p>
        </w:tc>
      </w:tr>
      <w:tr w:rsidR="00A352DB" w:rsidRPr="004F1AB8" w14:paraId="280172F0" w14:textId="77777777" w:rsidTr="00C027D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A0E540" w14:textId="1F0F0379" w:rsidR="00A352DB" w:rsidRPr="004F1AB8" w:rsidDel="001B1A8D" w:rsidRDefault="00A352DB" w:rsidP="00A352DB">
            <w:pPr>
              <w:pStyle w:val="TAL"/>
              <w:rPr>
                <w:rFonts w:asciiTheme="majorHAnsi" w:hAnsiTheme="majorHAnsi" w:cstheme="majorHAnsi"/>
                <w:color w:val="FF0000"/>
                <w:szCs w:val="18"/>
                <w:lang w:val="en-US" w:eastAsia="ja-JP"/>
              </w:rPr>
            </w:pPr>
            <w:r w:rsidRPr="004F1AB8">
              <w:rPr>
                <w:rFonts w:eastAsia="MS Mincho" w:cs="Arial"/>
                <w:color w:val="FF0000"/>
                <w:szCs w:val="18"/>
                <w:lang w:eastAsia="ja-JP"/>
              </w:rPr>
              <w:lastRenderedPageBreak/>
              <w:t>64</w:t>
            </w:r>
            <w:r w:rsidRPr="004F1AB8">
              <w:rPr>
                <w:rFonts w:cs="Arial"/>
                <w:color w:val="FF0000"/>
                <w:szCs w:val="18"/>
                <w:lang w:eastAsia="ja-JP"/>
              </w:rPr>
              <w:t>. 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77B47" w14:textId="0560E3B5" w:rsidR="00A352DB" w:rsidRPr="004F1AB8" w:rsidRDefault="00A352DB" w:rsidP="00A352DB">
            <w:pPr>
              <w:pStyle w:val="TAL"/>
              <w:rPr>
                <w:rFonts w:eastAsia="MS Mincho" w:cs="Arial"/>
                <w:color w:val="FF0000"/>
                <w:szCs w:val="18"/>
                <w:lang w:eastAsia="ja-JP"/>
              </w:rPr>
            </w:pPr>
            <w:r w:rsidRPr="004F1AB8">
              <w:rPr>
                <w:rFonts w:eastAsia="MS Mincho" w:cs="Arial"/>
                <w:color w:val="FF0000"/>
                <w:szCs w:val="18"/>
                <w:lang w:eastAsia="ja-JP"/>
              </w:rPr>
              <w:t>64</w:t>
            </w:r>
            <w:r w:rsidRPr="004F1AB8">
              <w:rPr>
                <w:rFonts w:eastAsia="MS Mincho" w:cs="Arial" w:hint="eastAsia"/>
                <w:color w:val="FF0000"/>
                <w:szCs w:val="18"/>
                <w:lang w:eastAsia="ja-JP"/>
              </w:rPr>
              <w:t>-</w:t>
            </w:r>
            <w:r w:rsidRPr="004F1AB8">
              <w:rPr>
                <w:rFonts w:eastAsia="MS Mincho" w:cs="Arial"/>
                <w:color w:val="FF0000"/>
                <w:szCs w:val="18"/>
                <w:lang w:eastAsia="ja-JP"/>
              </w:rPr>
              <w:t>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12104" w14:textId="3D87F223" w:rsidR="00A352DB" w:rsidRPr="004F1AB8" w:rsidRDefault="00A352DB" w:rsidP="00A352DB">
            <w:pPr>
              <w:pStyle w:val="TAL"/>
              <w:rPr>
                <w:rFonts w:cs="Arial"/>
                <w:color w:val="FF0000"/>
                <w:szCs w:val="18"/>
                <w:lang w:eastAsia="zh-CN"/>
              </w:rPr>
            </w:pPr>
            <w:r w:rsidRPr="004F1AB8">
              <w:rPr>
                <w:rFonts w:cs="Arial"/>
                <w:color w:val="FF0000"/>
                <w:szCs w:val="18"/>
                <w:lang w:eastAsia="zh-CN"/>
              </w:rPr>
              <w:t>Enabling TX/RX during measurement gap scheduling restriction</w:t>
            </w:r>
            <w:r w:rsidRPr="004F1AB8">
              <w:rPr>
                <w:rFonts w:cs="Arial" w:hint="eastAsia"/>
                <w:color w:val="FF0000"/>
                <w:szCs w:val="18"/>
                <w:lang w:eastAsia="zh-CN"/>
              </w:rPr>
              <w:t xml:space="preserve"> by DCI format </w:t>
            </w:r>
            <w:r w:rsidRPr="004F1AB8">
              <w:rPr>
                <w:rFonts w:cs="Arial"/>
                <w:color w:val="FF0000"/>
                <w:szCs w:val="18"/>
                <w:lang w:eastAsia="zh-CN"/>
              </w:rPr>
              <w:t>0</w:t>
            </w:r>
            <w:r w:rsidRPr="004F1AB8">
              <w:rPr>
                <w:rFonts w:cs="Arial" w:hint="eastAsia"/>
                <w:color w:val="FF0000"/>
                <w:szCs w:val="18"/>
                <w:lang w:eastAsia="zh-CN"/>
              </w:rPr>
              <w:t>_</w:t>
            </w:r>
            <w:r w:rsidRPr="004F1AB8">
              <w:rPr>
                <w:rFonts w:cs="Arial"/>
                <w:color w:val="FF0000"/>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41F8A" w14:textId="16333E6C" w:rsidR="00A352DB" w:rsidRPr="004F1AB8" w:rsidRDefault="00A352DB" w:rsidP="00A352DB">
            <w:pPr>
              <w:pStyle w:val="TAL"/>
              <w:rPr>
                <w:rFonts w:eastAsia="MS Mincho" w:cs="Arial"/>
                <w:color w:val="FF0000"/>
                <w:szCs w:val="18"/>
                <w:lang w:eastAsia="ja-JP"/>
              </w:rPr>
            </w:pPr>
            <w:r w:rsidRPr="004F1AB8">
              <w:rPr>
                <w:rFonts w:eastAsia="MS Mincho" w:cs="Arial"/>
                <w:color w:val="FF0000"/>
                <w:szCs w:val="18"/>
                <w:lang w:eastAsia="ja-JP"/>
              </w:rPr>
              <w:t>1. DCI format 0_3 indication for enabling reception/transmission in gap/restriction</w:t>
            </w:r>
          </w:p>
          <w:p w14:paraId="74AC8891" w14:textId="77777777" w:rsidR="00A352DB" w:rsidRPr="004F1AB8" w:rsidRDefault="00A352DB" w:rsidP="00A352DB">
            <w:pPr>
              <w:spacing w:after="0"/>
              <w:rPr>
                <w:rFonts w:eastAsia="MS Mincho"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01505" w14:textId="17DA6A24" w:rsidR="00A352DB" w:rsidRPr="004F1AB8" w:rsidRDefault="00843F3F" w:rsidP="00A352DB">
            <w:pPr>
              <w:pStyle w:val="TAL"/>
              <w:rPr>
                <w:rFonts w:eastAsia="MS Mincho" w:cs="Arial"/>
                <w:color w:val="FF0000"/>
                <w:szCs w:val="18"/>
                <w:lang w:eastAsia="ja-JP"/>
              </w:rPr>
            </w:pPr>
            <w:r w:rsidRPr="004F1AB8">
              <w:rPr>
                <w:rFonts w:eastAsia="MS Mincho" w:cs="Arial"/>
                <w:color w:val="FF0000"/>
                <w:szCs w:val="18"/>
                <w:lang w:eastAsia="ja-JP"/>
              </w:rPr>
              <w:t xml:space="preserve">64-1 and </w:t>
            </w:r>
            <w:r>
              <w:rPr>
                <w:rFonts w:eastAsia="MS Mincho" w:cs="Arial"/>
                <w:color w:val="FF0000"/>
                <w:szCs w:val="18"/>
                <w:lang w:eastAsia="ja-JP"/>
              </w:rPr>
              <w:t>o</w:t>
            </w:r>
            <w:r w:rsidR="00A352DB" w:rsidRPr="004F1AB8">
              <w:rPr>
                <w:rFonts w:eastAsia="MS Mincho" w:cs="Arial"/>
                <w:color w:val="FF0000"/>
                <w:szCs w:val="18"/>
                <w:lang w:eastAsia="ja-JP"/>
              </w:rPr>
              <w:t>ne of {FG 49-2, FG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31B7D" w14:textId="5BAFAD69" w:rsidR="00A352DB" w:rsidRPr="004F1AB8" w:rsidRDefault="00A352DB" w:rsidP="00A352DB">
            <w:pPr>
              <w:pStyle w:val="TAL"/>
              <w:rPr>
                <w:rFonts w:cs="Arial"/>
                <w:color w:val="FF0000"/>
                <w:szCs w:val="18"/>
                <w:lang w:eastAsia="zh-CN"/>
              </w:rPr>
            </w:pPr>
            <w:r w:rsidRPr="004F1AB8">
              <w:rPr>
                <w:rFonts w:eastAsia="MS Mincho"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24681" w14:textId="7D9C80E4" w:rsidR="00A352DB" w:rsidRPr="004F1AB8" w:rsidRDefault="00A352DB" w:rsidP="00A352DB">
            <w:pPr>
              <w:pStyle w:val="TAL"/>
              <w:rPr>
                <w:rFonts w:cs="Arial"/>
                <w:color w:val="FF0000"/>
                <w:szCs w:val="18"/>
                <w:lang w:eastAsia="zh-CN"/>
              </w:rPr>
            </w:pPr>
            <w:r w:rsidRPr="004F1AB8">
              <w:rPr>
                <w:rFonts w:eastAsia="MS Mincho"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79044" w14:textId="535894B7" w:rsidR="00A352DB" w:rsidRPr="00265732" w:rsidRDefault="00A352DB" w:rsidP="00A352DB">
            <w:pPr>
              <w:pStyle w:val="TAL"/>
              <w:rPr>
                <w:rFonts w:eastAsia="MS Mincho" w:cs="Arial"/>
                <w:color w:val="FF0000"/>
                <w:szCs w:val="18"/>
                <w:lang w:eastAsia="ja-JP"/>
              </w:rPr>
            </w:pPr>
            <w:r w:rsidRPr="00265732">
              <w:rPr>
                <w:rFonts w:eastAsia="MS Mincho" w:cs="Arial"/>
                <w:color w:val="FF0000"/>
                <w:szCs w:val="18"/>
                <w:lang w:eastAsia="ja-JP"/>
              </w:rPr>
              <w:t>UE does not support Enabling TX/RX during measurement gap scheduling restriction based on explicit indication by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64C89" w14:textId="736BD93F" w:rsidR="00A352DB" w:rsidRPr="00C027D5" w:rsidRDefault="00A352DB" w:rsidP="00A352DB">
            <w:pPr>
              <w:pStyle w:val="TAL"/>
              <w:rPr>
                <w:rFonts w:eastAsia="MS Mincho" w:cs="Arial"/>
                <w:color w:val="FF0000"/>
                <w:szCs w:val="18"/>
                <w:lang w:eastAsia="ja-JP"/>
              </w:rPr>
            </w:pPr>
            <w:r w:rsidRPr="00C027D5">
              <w:rPr>
                <w:rFonts w:eastAsia="MS Mincho"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2D05B" w14:textId="77777777" w:rsidR="00A352DB" w:rsidRPr="004F1AB8" w:rsidDel="003216F7" w:rsidRDefault="00A352DB" w:rsidP="00A352DB">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FE975" w14:textId="77777777" w:rsidR="00A352DB" w:rsidRPr="004F1AB8" w:rsidDel="003216F7" w:rsidRDefault="00A352DB" w:rsidP="00A352DB">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C0266" w14:textId="77777777" w:rsidR="00A352DB" w:rsidRPr="004F1AB8" w:rsidDel="003216F7" w:rsidRDefault="00A352DB" w:rsidP="00A352DB">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4D52D" w14:textId="77777777" w:rsidR="00A352DB" w:rsidRPr="004F1AB8" w:rsidRDefault="00A352DB" w:rsidP="00A352DB">
            <w:pPr>
              <w:keepLines/>
              <w:spacing w:after="0"/>
              <w:rPr>
                <w:rFonts w:eastAsia="MS Mincho"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2FC2E" w14:textId="27649E4A" w:rsidR="00A352DB" w:rsidRPr="004F1AB8" w:rsidRDefault="00A352DB" w:rsidP="00A352DB">
            <w:pPr>
              <w:pStyle w:val="TAL"/>
              <w:rPr>
                <w:rFonts w:cs="Arial"/>
                <w:color w:val="FF0000"/>
                <w:szCs w:val="18"/>
                <w:lang w:eastAsia="ja-JP"/>
              </w:rPr>
            </w:pPr>
            <w:r w:rsidRPr="004F1AB8">
              <w:rPr>
                <w:rFonts w:cs="Arial"/>
                <w:color w:val="FF0000"/>
                <w:szCs w:val="18"/>
                <w:lang w:eastAsia="ja-JP"/>
              </w:rPr>
              <w:t>Optional with capability signalling</w:t>
            </w:r>
          </w:p>
        </w:tc>
      </w:tr>
    </w:tbl>
    <w:p w14:paraId="5C94028E" w14:textId="77777777" w:rsidR="002A6EDA" w:rsidRDefault="002A6EDA" w:rsidP="00FE4290"/>
    <w:p w14:paraId="46785C2A" w14:textId="77777777" w:rsidR="00A20833" w:rsidRDefault="00A20833" w:rsidP="00FE4290">
      <w:pPr>
        <w:sectPr w:rsidR="00A20833" w:rsidSect="002A6EDA">
          <w:footnotePr>
            <w:numRestart w:val="eachSect"/>
          </w:footnotePr>
          <w:pgSz w:w="16838" w:h="11906" w:orient="landscape" w:code="9"/>
          <w:pgMar w:top="1134" w:right="1418" w:bottom="1134" w:left="1134" w:header="680" w:footer="567" w:gutter="0"/>
          <w:cols w:space="720"/>
          <w:docGrid w:linePitch="272"/>
        </w:sectPr>
      </w:pPr>
    </w:p>
    <w:p w14:paraId="2E37695C" w14:textId="77777777" w:rsidR="006B1F9F" w:rsidRDefault="006B1F9F" w:rsidP="00FE4290"/>
    <w:p w14:paraId="71230483" w14:textId="15DEC1BC" w:rsidR="00305297" w:rsidRDefault="00C87082" w:rsidP="002A6EDA">
      <w:pPr>
        <w:pStyle w:val="Heading1"/>
        <w:numPr>
          <w:ilvl w:val="0"/>
          <w:numId w:val="0"/>
        </w:numPr>
      </w:pPr>
      <w:r>
        <w:t>Reference</w:t>
      </w:r>
      <w:r w:rsidR="00117378">
        <w:t>s</w:t>
      </w:r>
    </w:p>
    <w:p w14:paraId="6DD77767" w14:textId="014DDF8C" w:rsidR="00EE74CA" w:rsidRDefault="00D14AE2" w:rsidP="00117378">
      <w:pPr>
        <w:pStyle w:val="ListParagraph"/>
        <w:numPr>
          <w:ilvl w:val="0"/>
          <w:numId w:val="18"/>
        </w:numPr>
        <w:contextualSpacing w:val="0"/>
        <w:rPr>
          <w:sz w:val="20"/>
          <w:szCs w:val="20"/>
        </w:rPr>
      </w:pPr>
      <w:bookmarkStart w:id="3" w:name="_Ref197504270"/>
      <w:bookmarkStart w:id="4" w:name="_Ref189690993"/>
      <w:bookmarkStart w:id="5" w:name="_Ref173072806"/>
      <w:bookmarkEnd w:id="1"/>
      <w:r w:rsidRPr="004F17E7">
        <w:rPr>
          <w:sz w:val="20"/>
          <w:szCs w:val="20"/>
        </w:rPr>
        <w:t>R1-2501396</w:t>
      </w:r>
      <w:r w:rsidR="004F17E7">
        <w:rPr>
          <w:sz w:val="20"/>
          <w:szCs w:val="20"/>
        </w:rPr>
        <w:t xml:space="preserve">, </w:t>
      </w:r>
      <w:r w:rsidRPr="004F17E7">
        <w:rPr>
          <w:sz w:val="20"/>
          <w:szCs w:val="20"/>
        </w:rPr>
        <w:t>Session Notes of AI 9.15.7</w:t>
      </w:r>
      <w:r w:rsidR="004F17E7">
        <w:rPr>
          <w:sz w:val="20"/>
          <w:szCs w:val="20"/>
        </w:rPr>
        <w:t xml:space="preserve">, </w:t>
      </w:r>
      <w:r w:rsidRPr="004F17E7">
        <w:rPr>
          <w:sz w:val="20"/>
          <w:szCs w:val="20"/>
        </w:rPr>
        <w:t>Ad-Hoc Chair (NTT DOCOMO, INC.)</w:t>
      </w:r>
      <w:bookmarkEnd w:id="3"/>
      <w:bookmarkEnd w:id="4"/>
      <w:r w:rsidRPr="004F17E7">
        <w:rPr>
          <w:sz w:val="20"/>
          <w:szCs w:val="20"/>
        </w:rPr>
        <w:t xml:space="preserve"> </w:t>
      </w:r>
    </w:p>
    <w:p w14:paraId="1FE88A14" w14:textId="78D562D9" w:rsidR="00DB3F5E" w:rsidRPr="00114261" w:rsidRDefault="00114261" w:rsidP="001A47F2">
      <w:pPr>
        <w:pStyle w:val="ListParagraph"/>
        <w:numPr>
          <w:ilvl w:val="0"/>
          <w:numId w:val="18"/>
        </w:numPr>
        <w:contextualSpacing w:val="0"/>
        <w:rPr>
          <w:sz w:val="20"/>
          <w:szCs w:val="20"/>
        </w:rPr>
      </w:pPr>
      <w:bookmarkStart w:id="6" w:name="_Ref197506766"/>
      <w:r w:rsidRPr="00114261">
        <w:rPr>
          <w:sz w:val="20"/>
          <w:szCs w:val="20"/>
        </w:rPr>
        <w:t>R1-2501397</w:t>
      </w:r>
      <w:r w:rsidR="00851744">
        <w:rPr>
          <w:sz w:val="20"/>
          <w:szCs w:val="20"/>
        </w:rPr>
        <w:t xml:space="preserve">, </w:t>
      </w:r>
      <w:r w:rsidRPr="00114261">
        <w:rPr>
          <w:sz w:val="20"/>
          <w:szCs w:val="20"/>
        </w:rPr>
        <w:t>Initial RAN1 UE features list for Rel-19 NR after RAN1 #120</w:t>
      </w:r>
      <w:r w:rsidR="00102948">
        <w:rPr>
          <w:sz w:val="20"/>
          <w:szCs w:val="20"/>
        </w:rPr>
        <w:t xml:space="preserve">, </w:t>
      </w:r>
      <w:r w:rsidRPr="00114261">
        <w:rPr>
          <w:sz w:val="20"/>
          <w:szCs w:val="20"/>
        </w:rPr>
        <w:t>Moderators (AT&amp;T, NTT DOCOMO, INC.)</w:t>
      </w:r>
      <w:bookmarkEnd w:id="6"/>
    </w:p>
    <w:bookmarkEnd w:id="5"/>
    <w:p w14:paraId="0CBF6DE1" w14:textId="77777777" w:rsidR="00022D57" w:rsidRPr="00117378" w:rsidRDefault="00022D57" w:rsidP="00CB17C5">
      <w:pPr>
        <w:rPr>
          <w:bCs/>
          <w:lang w:val="fi-FI"/>
        </w:rPr>
      </w:pPr>
    </w:p>
    <w:p w14:paraId="40D51005" w14:textId="77777777" w:rsidR="008863C1" w:rsidRDefault="008863C1" w:rsidP="00CB17C5">
      <w:pPr>
        <w:rPr>
          <w:bCs/>
        </w:rPr>
      </w:pPr>
    </w:p>
    <w:sectPr w:rsidR="008863C1" w:rsidSect="00A2083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A3A79" w14:textId="77777777" w:rsidR="00DF19B6" w:rsidRDefault="00DF19B6">
      <w:r>
        <w:separator/>
      </w:r>
    </w:p>
  </w:endnote>
  <w:endnote w:type="continuationSeparator" w:id="0">
    <w:p w14:paraId="089D8CC2" w14:textId="77777777" w:rsidR="00DF19B6" w:rsidRDefault="00DF19B6">
      <w:r>
        <w:continuationSeparator/>
      </w:r>
    </w:p>
  </w:endnote>
  <w:endnote w:type="continuationNotice" w:id="1">
    <w:p w14:paraId="32BB059F" w14:textId="77777777" w:rsidR="00DF19B6" w:rsidRDefault="00DF1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42EBD" w14:textId="77777777" w:rsidR="00DF19B6" w:rsidRDefault="00DF19B6">
      <w:r>
        <w:separator/>
      </w:r>
    </w:p>
  </w:footnote>
  <w:footnote w:type="continuationSeparator" w:id="0">
    <w:p w14:paraId="4A4CA604" w14:textId="77777777" w:rsidR="00DF19B6" w:rsidRDefault="00DF19B6">
      <w:r>
        <w:continuationSeparator/>
      </w:r>
    </w:p>
  </w:footnote>
  <w:footnote w:type="continuationNotice" w:id="1">
    <w:p w14:paraId="34CEEBA9" w14:textId="77777777" w:rsidR="00DF19B6" w:rsidRDefault="00DF19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4A2EBF"/>
    <w:multiLevelType w:val="hybridMultilevel"/>
    <w:tmpl w:val="4E604970"/>
    <w:lvl w:ilvl="0" w:tplc="0BA88B96">
      <w:start w:val="5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9D4407"/>
    <w:multiLevelType w:val="hybridMultilevel"/>
    <w:tmpl w:val="7232867A"/>
    <w:lvl w:ilvl="0" w:tplc="0BA88B96">
      <w:start w:val="5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646274"/>
    <w:multiLevelType w:val="hybridMultilevel"/>
    <w:tmpl w:val="05A00F9C"/>
    <w:lvl w:ilvl="0" w:tplc="B21C7C68">
      <w:start w:val="20"/>
      <w:numFmt w:val="lowerRoman"/>
      <w:lvlText w:val="%1."/>
      <w:lvlJc w:val="left"/>
      <w:pPr>
        <w:ind w:left="1080" w:hanging="72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630A98"/>
    <w:multiLevelType w:val="hybridMultilevel"/>
    <w:tmpl w:val="87CACC58"/>
    <w:lvl w:ilvl="0" w:tplc="8CE83F7A">
      <w:start w:val="64"/>
      <w:numFmt w:val="decimal"/>
      <w:lvlText w:val="%1."/>
      <w:lvlJc w:val="left"/>
      <w:pPr>
        <w:ind w:left="816" w:hanging="4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531CE6"/>
    <w:multiLevelType w:val="hybridMultilevel"/>
    <w:tmpl w:val="47BC86A6"/>
    <w:lvl w:ilvl="0" w:tplc="0BA88B96">
      <w:start w:val="5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11961443">
    <w:abstractNumId w:val="7"/>
  </w:num>
  <w:num w:numId="2" w16cid:durableId="357124585">
    <w:abstractNumId w:val="11"/>
  </w:num>
  <w:num w:numId="3" w16cid:durableId="1559780918">
    <w:abstractNumId w:val="1"/>
  </w:num>
  <w:num w:numId="4" w16cid:durableId="2118863744">
    <w:abstractNumId w:val="15"/>
  </w:num>
  <w:num w:numId="5" w16cid:durableId="1324312845">
    <w:abstractNumId w:val="14"/>
  </w:num>
  <w:num w:numId="6" w16cid:durableId="1869175438">
    <w:abstractNumId w:val="8"/>
  </w:num>
  <w:num w:numId="7" w16cid:durableId="936517993">
    <w:abstractNumId w:val="12"/>
  </w:num>
  <w:num w:numId="8" w16cid:durableId="1110852522">
    <w:abstractNumId w:val="19"/>
  </w:num>
  <w:num w:numId="9" w16cid:durableId="1577284708">
    <w:abstractNumId w:val="12"/>
  </w:num>
  <w:num w:numId="10" w16cid:durableId="436608653">
    <w:abstractNumId w:val="19"/>
  </w:num>
  <w:num w:numId="11" w16cid:durableId="905993668">
    <w:abstractNumId w:val="3"/>
  </w:num>
  <w:num w:numId="12" w16cid:durableId="1139226901">
    <w:abstractNumId w:val="9"/>
  </w:num>
  <w:num w:numId="13" w16cid:durableId="1166089844">
    <w:abstractNumId w:val="16"/>
  </w:num>
  <w:num w:numId="14" w16cid:durableId="1081945276">
    <w:abstractNumId w:val="4"/>
  </w:num>
  <w:num w:numId="15" w16cid:durableId="1676835272">
    <w:abstractNumId w:val="21"/>
  </w:num>
  <w:num w:numId="16" w16cid:durableId="1972321402">
    <w:abstractNumId w:val="2"/>
  </w:num>
  <w:num w:numId="17" w16cid:durableId="685442898">
    <w:abstractNumId w:val="18"/>
  </w:num>
  <w:num w:numId="18" w16cid:durableId="2000234094">
    <w:abstractNumId w:val="0"/>
  </w:num>
  <w:num w:numId="19" w16cid:durableId="1570920230">
    <w:abstractNumId w:val="13"/>
  </w:num>
  <w:num w:numId="20" w16cid:durableId="1207451871">
    <w:abstractNumId w:val="20"/>
  </w:num>
  <w:num w:numId="21" w16cid:durableId="1183783127">
    <w:abstractNumId w:val="5"/>
  </w:num>
  <w:num w:numId="22" w16cid:durableId="1969624415">
    <w:abstractNumId w:val="6"/>
  </w:num>
  <w:num w:numId="23" w16cid:durableId="1029455988">
    <w:abstractNumId w:val="10"/>
  </w:num>
  <w:num w:numId="24" w16cid:durableId="120194383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59F"/>
    <w:rsid w:val="00003E20"/>
    <w:rsid w:val="00004AC8"/>
    <w:rsid w:val="000053BA"/>
    <w:rsid w:val="0000568E"/>
    <w:rsid w:val="00005888"/>
    <w:rsid w:val="00005D59"/>
    <w:rsid w:val="00006055"/>
    <w:rsid w:val="00006AD4"/>
    <w:rsid w:val="00006C54"/>
    <w:rsid w:val="00006CB9"/>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CC1"/>
    <w:rsid w:val="00017E44"/>
    <w:rsid w:val="00017EDA"/>
    <w:rsid w:val="000212A5"/>
    <w:rsid w:val="00021556"/>
    <w:rsid w:val="00021833"/>
    <w:rsid w:val="000219F2"/>
    <w:rsid w:val="00022B8C"/>
    <w:rsid w:val="00022D57"/>
    <w:rsid w:val="00023742"/>
    <w:rsid w:val="00023830"/>
    <w:rsid w:val="0002405D"/>
    <w:rsid w:val="000249EA"/>
    <w:rsid w:val="00024AEF"/>
    <w:rsid w:val="000251F7"/>
    <w:rsid w:val="00025A7E"/>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E7"/>
    <w:rsid w:val="000373F2"/>
    <w:rsid w:val="0003767C"/>
    <w:rsid w:val="00040E91"/>
    <w:rsid w:val="00040F4F"/>
    <w:rsid w:val="0004132D"/>
    <w:rsid w:val="000416F1"/>
    <w:rsid w:val="00041C5E"/>
    <w:rsid w:val="00041C9D"/>
    <w:rsid w:val="00042F96"/>
    <w:rsid w:val="000437E2"/>
    <w:rsid w:val="00043D58"/>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3B7C"/>
    <w:rsid w:val="00054B05"/>
    <w:rsid w:val="00054D9D"/>
    <w:rsid w:val="00055028"/>
    <w:rsid w:val="00055676"/>
    <w:rsid w:val="00055B67"/>
    <w:rsid w:val="00056544"/>
    <w:rsid w:val="00056855"/>
    <w:rsid w:val="00056BDE"/>
    <w:rsid w:val="00057B53"/>
    <w:rsid w:val="00057DFB"/>
    <w:rsid w:val="000604C2"/>
    <w:rsid w:val="00060D8E"/>
    <w:rsid w:val="00062159"/>
    <w:rsid w:val="00062184"/>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701AD"/>
    <w:rsid w:val="000707CA"/>
    <w:rsid w:val="00070D21"/>
    <w:rsid w:val="0007136F"/>
    <w:rsid w:val="0007147D"/>
    <w:rsid w:val="000717FB"/>
    <w:rsid w:val="000719BF"/>
    <w:rsid w:val="00071F2C"/>
    <w:rsid w:val="0007208A"/>
    <w:rsid w:val="0007213C"/>
    <w:rsid w:val="0007242E"/>
    <w:rsid w:val="0007243A"/>
    <w:rsid w:val="00072BBA"/>
    <w:rsid w:val="00072FF5"/>
    <w:rsid w:val="000730DC"/>
    <w:rsid w:val="0007553D"/>
    <w:rsid w:val="00075859"/>
    <w:rsid w:val="00075965"/>
    <w:rsid w:val="00075988"/>
    <w:rsid w:val="000759D3"/>
    <w:rsid w:val="00075FDA"/>
    <w:rsid w:val="00076386"/>
    <w:rsid w:val="00076D82"/>
    <w:rsid w:val="00080C4B"/>
    <w:rsid w:val="00081427"/>
    <w:rsid w:val="00081EC2"/>
    <w:rsid w:val="00082154"/>
    <w:rsid w:val="00083800"/>
    <w:rsid w:val="000839B4"/>
    <w:rsid w:val="000841FB"/>
    <w:rsid w:val="0008433F"/>
    <w:rsid w:val="00084490"/>
    <w:rsid w:val="000845CC"/>
    <w:rsid w:val="00084A65"/>
    <w:rsid w:val="00085272"/>
    <w:rsid w:val="0008559A"/>
    <w:rsid w:val="00085C63"/>
    <w:rsid w:val="00087A24"/>
    <w:rsid w:val="000902C2"/>
    <w:rsid w:val="00090A85"/>
    <w:rsid w:val="000918F5"/>
    <w:rsid w:val="00091A92"/>
    <w:rsid w:val="00091A94"/>
    <w:rsid w:val="000924FD"/>
    <w:rsid w:val="00092AF3"/>
    <w:rsid w:val="00093B3C"/>
    <w:rsid w:val="00093C49"/>
    <w:rsid w:val="00095A80"/>
    <w:rsid w:val="00096445"/>
    <w:rsid w:val="000973E1"/>
    <w:rsid w:val="000977F5"/>
    <w:rsid w:val="00097AFF"/>
    <w:rsid w:val="000A0770"/>
    <w:rsid w:val="000A11B6"/>
    <w:rsid w:val="000A1402"/>
    <w:rsid w:val="000A1AC5"/>
    <w:rsid w:val="000A20BA"/>
    <w:rsid w:val="000A262C"/>
    <w:rsid w:val="000A3238"/>
    <w:rsid w:val="000A3C8D"/>
    <w:rsid w:val="000A3DFE"/>
    <w:rsid w:val="000A40EC"/>
    <w:rsid w:val="000A4D66"/>
    <w:rsid w:val="000A54EE"/>
    <w:rsid w:val="000A6A23"/>
    <w:rsid w:val="000A7792"/>
    <w:rsid w:val="000A7BC5"/>
    <w:rsid w:val="000A7EF4"/>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41F"/>
    <w:rsid w:val="000B5AC9"/>
    <w:rsid w:val="000B5F0A"/>
    <w:rsid w:val="000B69B8"/>
    <w:rsid w:val="000B6D65"/>
    <w:rsid w:val="000B743C"/>
    <w:rsid w:val="000C10EA"/>
    <w:rsid w:val="000C125C"/>
    <w:rsid w:val="000C1D59"/>
    <w:rsid w:val="000C2149"/>
    <w:rsid w:val="000C2B09"/>
    <w:rsid w:val="000C30CF"/>
    <w:rsid w:val="000C4A6D"/>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48C3"/>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034"/>
    <w:rsid w:val="000E337A"/>
    <w:rsid w:val="000E34FD"/>
    <w:rsid w:val="000E3C5F"/>
    <w:rsid w:val="000E4350"/>
    <w:rsid w:val="000E4376"/>
    <w:rsid w:val="000E4408"/>
    <w:rsid w:val="000E5262"/>
    <w:rsid w:val="000E53AB"/>
    <w:rsid w:val="000E5716"/>
    <w:rsid w:val="000E579D"/>
    <w:rsid w:val="000E6337"/>
    <w:rsid w:val="000E6B29"/>
    <w:rsid w:val="000E7A79"/>
    <w:rsid w:val="000F15B2"/>
    <w:rsid w:val="000F1700"/>
    <w:rsid w:val="000F19DE"/>
    <w:rsid w:val="000F2653"/>
    <w:rsid w:val="000F2CB9"/>
    <w:rsid w:val="000F2E1F"/>
    <w:rsid w:val="000F316E"/>
    <w:rsid w:val="000F37B0"/>
    <w:rsid w:val="000F3BAE"/>
    <w:rsid w:val="000F4595"/>
    <w:rsid w:val="000F4CB2"/>
    <w:rsid w:val="000F4E44"/>
    <w:rsid w:val="000F4E90"/>
    <w:rsid w:val="000F4EB0"/>
    <w:rsid w:val="000F50BA"/>
    <w:rsid w:val="000F568D"/>
    <w:rsid w:val="000F5B4C"/>
    <w:rsid w:val="000F5D39"/>
    <w:rsid w:val="000F60FE"/>
    <w:rsid w:val="000F6260"/>
    <w:rsid w:val="000F654A"/>
    <w:rsid w:val="000F66D0"/>
    <w:rsid w:val="000F68D0"/>
    <w:rsid w:val="000F6B15"/>
    <w:rsid w:val="000F7D6E"/>
    <w:rsid w:val="00100686"/>
    <w:rsid w:val="0010170B"/>
    <w:rsid w:val="001018B1"/>
    <w:rsid w:val="00101C4F"/>
    <w:rsid w:val="001021DF"/>
    <w:rsid w:val="00102948"/>
    <w:rsid w:val="00102C9F"/>
    <w:rsid w:val="00102CC5"/>
    <w:rsid w:val="001030A3"/>
    <w:rsid w:val="00103FC9"/>
    <w:rsid w:val="00104284"/>
    <w:rsid w:val="00104312"/>
    <w:rsid w:val="0010473E"/>
    <w:rsid w:val="0010572F"/>
    <w:rsid w:val="001068D2"/>
    <w:rsid w:val="001069F2"/>
    <w:rsid w:val="00107954"/>
    <w:rsid w:val="001103BD"/>
    <w:rsid w:val="00111208"/>
    <w:rsid w:val="001115E4"/>
    <w:rsid w:val="00111808"/>
    <w:rsid w:val="00112220"/>
    <w:rsid w:val="00112675"/>
    <w:rsid w:val="0011339F"/>
    <w:rsid w:val="00113B8F"/>
    <w:rsid w:val="00113EC8"/>
    <w:rsid w:val="00114261"/>
    <w:rsid w:val="00114E96"/>
    <w:rsid w:val="001150B8"/>
    <w:rsid w:val="001152C7"/>
    <w:rsid w:val="00115708"/>
    <w:rsid w:val="00115C88"/>
    <w:rsid w:val="0011644A"/>
    <w:rsid w:val="001164C0"/>
    <w:rsid w:val="00117332"/>
    <w:rsid w:val="00117378"/>
    <w:rsid w:val="001175A3"/>
    <w:rsid w:val="00117645"/>
    <w:rsid w:val="0011784B"/>
    <w:rsid w:val="00117BAA"/>
    <w:rsid w:val="00120035"/>
    <w:rsid w:val="001204DD"/>
    <w:rsid w:val="00121306"/>
    <w:rsid w:val="00121603"/>
    <w:rsid w:val="00122839"/>
    <w:rsid w:val="0012334B"/>
    <w:rsid w:val="00123366"/>
    <w:rsid w:val="001237AC"/>
    <w:rsid w:val="001242C7"/>
    <w:rsid w:val="00124ADA"/>
    <w:rsid w:val="00124E12"/>
    <w:rsid w:val="00124E75"/>
    <w:rsid w:val="00124EB0"/>
    <w:rsid w:val="00125576"/>
    <w:rsid w:val="0012673D"/>
    <w:rsid w:val="001269B8"/>
    <w:rsid w:val="00127099"/>
    <w:rsid w:val="001273A0"/>
    <w:rsid w:val="0013094E"/>
    <w:rsid w:val="00132830"/>
    <w:rsid w:val="00132B71"/>
    <w:rsid w:val="001337A5"/>
    <w:rsid w:val="00134120"/>
    <w:rsid w:val="0013427A"/>
    <w:rsid w:val="00134301"/>
    <w:rsid w:val="001348FE"/>
    <w:rsid w:val="00134B36"/>
    <w:rsid w:val="00134D55"/>
    <w:rsid w:val="00134F00"/>
    <w:rsid w:val="001352DD"/>
    <w:rsid w:val="001360F3"/>
    <w:rsid w:val="001362C2"/>
    <w:rsid w:val="0013678C"/>
    <w:rsid w:val="00136955"/>
    <w:rsid w:val="00136E19"/>
    <w:rsid w:val="001371B2"/>
    <w:rsid w:val="0013756D"/>
    <w:rsid w:val="00137AB9"/>
    <w:rsid w:val="00137D78"/>
    <w:rsid w:val="00140250"/>
    <w:rsid w:val="0014060C"/>
    <w:rsid w:val="00140764"/>
    <w:rsid w:val="001409A0"/>
    <w:rsid w:val="00140BED"/>
    <w:rsid w:val="00141563"/>
    <w:rsid w:val="00141806"/>
    <w:rsid w:val="00141E40"/>
    <w:rsid w:val="00141F08"/>
    <w:rsid w:val="00141FF2"/>
    <w:rsid w:val="0014287A"/>
    <w:rsid w:val="00142DE2"/>
    <w:rsid w:val="0014307B"/>
    <w:rsid w:val="0014313F"/>
    <w:rsid w:val="0014359B"/>
    <w:rsid w:val="00144C87"/>
    <w:rsid w:val="001451A6"/>
    <w:rsid w:val="001459ED"/>
    <w:rsid w:val="001462E0"/>
    <w:rsid w:val="001467B1"/>
    <w:rsid w:val="00146A72"/>
    <w:rsid w:val="00150175"/>
    <w:rsid w:val="00150251"/>
    <w:rsid w:val="001502C8"/>
    <w:rsid w:val="00151011"/>
    <w:rsid w:val="00151224"/>
    <w:rsid w:val="0015130F"/>
    <w:rsid w:val="0015153A"/>
    <w:rsid w:val="001522FA"/>
    <w:rsid w:val="001532BA"/>
    <w:rsid w:val="00153963"/>
    <w:rsid w:val="00153FED"/>
    <w:rsid w:val="001543BF"/>
    <w:rsid w:val="00154808"/>
    <w:rsid w:val="00154D2E"/>
    <w:rsid w:val="00155753"/>
    <w:rsid w:val="00155A77"/>
    <w:rsid w:val="00155BFD"/>
    <w:rsid w:val="001563B9"/>
    <w:rsid w:val="00156ABA"/>
    <w:rsid w:val="00157390"/>
    <w:rsid w:val="001573C9"/>
    <w:rsid w:val="00160998"/>
    <w:rsid w:val="00160CD6"/>
    <w:rsid w:val="00160F5F"/>
    <w:rsid w:val="001613B1"/>
    <w:rsid w:val="00161672"/>
    <w:rsid w:val="00161CBD"/>
    <w:rsid w:val="00161F7D"/>
    <w:rsid w:val="00162308"/>
    <w:rsid w:val="0016263E"/>
    <w:rsid w:val="0016316A"/>
    <w:rsid w:val="001634A2"/>
    <w:rsid w:val="00163539"/>
    <w:rsid w:val="0016381F"/>
    <w:rsid w:val="00163D1D"/>
    <w:rsid w:val="00164171"/>
    <w:rsid w:val="00164AE1"/>
    <w:rsid w:val="00164C68"/>
    <w:rsid w:val="00164E58"/>
    <w:rsid w:val="00165033"/>
    <w:rsid w:val="00165387"/>
    <w:rsid w:val="001656C3"/>
    <w:rsid w:val="00165926"/>
    <w:rsid w:val="0016617F"/>
    <w:rsid w:val="001665EB"/>
    <w:rsid w:val="00166B22"/>
    <w:rsid w:val="001670EA"/>
    <w:rsid w:val="001674A0"/>
    <w:rsid w:val="00170A40"/>
    <w:rsid w:val="00170A50"/>
    <w:rsid w:val="0017158B"/>
    <w:rsid w:val="001717F5"/>
    <w:rsid w:val="00172AE9"/>
    <w:rsid w:val="00174FFD"/>
    <w:rsid w:val="00175586"/>
    <w:rsid w:val="001759CA"/>
    <w:rsid w:val="0017726A"/>
    <w:rsid w:val="001776CC"/>
    <w:rsid w:val="00177DD3"/>
    <w:rsid w:val="00180278"/>
    <w:rsid w:val="001807F2"/>
    <w:rsid w:val="001818A7"/>
    <w:rsid w:val="00182725"/>
    <w:rsid w:val="001829C8"/>
    <w:rsid w:val="001831E3"/>
    <w:rsid w:val="00183A41"/>
    <w:rsid w:val="00186904"/>
    <w:rsid w:val="00186A34"/>
    <w:rsid w:val="00186B0A"/>
    <w:rsid w:val="00186D46"/>
    <w:rsid w:val="00187853"/>
    <w:rsid w:val="001905BD"/>
    <w:rsid w:val="00190F62"/>
    <w:rsid w:val="00190F94"/>
    <w:rsid w:val="0019110B"/>
    <w:rsid w:val="00191E79"/>
    <w:rsid w:val="00192782"/>
    <w:rsid w:val="00192FE6"/>
    <w:rsid w:val="0019360B"/>
    <w:rsid w:val="00193871"/>
    <w:rsid w:val="00193986"/>
    <w:rsid w:val="00193B08"/>
    <w:rsid w:val="00194541"/>
    <w:rsid w:val="00194570"/>
    <w:rsid w:val="00195A5A"/>
    <w:rsid w:val="00196167"/>
    <w:rsid w:val="00196BF4"/>
    <w:rsid w:val="001972DA"/>
    <w:rsid w:val="001976AA"/>
    <w:rsid w:val="001A02F6"/>
    <w:rsid w:val="001A0A3C"/>
    <w:rsid w:val="001A0D73"/>
    <w:rsid w:val="001A15C6"/>
    <w:rsid w:val="001A2F34"/>
    <w:rsid w:val="001A33D8"/>
    <w:rsid w:val="001A351E"/>
    <w:rsid w:val="001A3AF1"/>
    <w:rsid w:val="001A3F72"/>
    <w:rsid w:val="001A5510"/>
    <w:rsid w:val="001A57FE"/>
    <w:rsid w:val="001A5C7B"/>
    <w:rsid w:val="001A5E19"/>
    <w:rsid w:val="001A63D8"/>
    <w:rsid w:val="001A6402"/>
    <w:rsid w:val="001A7678"/>
    <w:rsid w:val="001A775E"/>
    <w:rsid w:val="001A7F8E"/>
    <w:rsid w:val="001B01FA"/>
    <w:rsid w:val="001B07DE"/>
    <w:rsid w:val="001B0832"/>
    <w:rsid w:val="001B1633"/>
    <w:rsid w:val="001B18A7"/>
    <w:rsid w:val="001B1A8D"/>
    <w:rsid w:val="001B1AD3"/>
    <w:rsid w:val="001B2762"/>
    <w:rsid w:val="001B36FC"/>
    <w:rsid w:val="001B38EE"/>
    <w:rsid w:val="001B41ED"/>
    <w:rsid w:val="001B4607"/>
    <w:rsid w:val="001B573F"/>
    <w:rsid w:val="001B79D3"/>
    <w:rsid w:val="001B7A42"/>
    <w:rsid w:val="001B7E0C"/>
    <w:rsid w:val="001C0102"/>
    <w:rsid w:val="001C0674"/>
    <w:rsid w:val="001C0683"/>
    <w:rsid w:val="001C1405"/>
    <w:rsid w:val="001C1B93"/>
    <w:rsid w:val="001C20F1"/>
    <w:rsid w:val="001C211F"/>
    <w:rsid w:val="001C226F"/>
    <w:rsid w:val="001C2644"/>
    <w:rsid w:val="001C2F8E"/>
    <w:rsid w:val="001C4022"/>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21C"/>
    <w:rsid w:val="001E0425"/>
    <w:rsid w:val="001E0B30"/>
    <w:rsid w:val="001E11EF"/>
    <w:rsid w:val="001E13B3"/>
    <w:rsid w:val="001E2633"/>
    <w:rsid w:val="001E2C26"/>
    <w:rsid w:val="001E30A0"/>
    <w:rsid w:val="001E3380"/>
    <w:rsid w:val="001E345E"/>
    <w:rsid w:val="001E3DE1"/>
    <w:rsid w:val="001E45BB"/>
    <w:rsid w:val="001E4D4F"/>
    <w:rsid w:val="001E54F9"/>
    <w:rsid w:val="001E57CF"/>
    <w:rsid w:val="001E5981"/>
    <w:rsid w:val="001E65CF"/>
    <w:rsid w:val="001E6826"/>
    <w:rsid w:val="001E6E8E"/>
    <w:rsid w:val="001E74BA"/>
    <w:rsid w:val="001E7B9F"/>
    <w:rsid w:val="001E7DCD"/>
    <w:rsid w:val="001E7EE8"/>
    <w:rsid w:val="001F01FB"/>
    <w:rsid w:val="001F0658"/>
    <w:rsid w:val="001F0C29"/>
    <w:rsid w:val="001F0E92"/>
    <w:rsid w:val="001F1987"/>
    <w:rsid w:val="001F201D"/>
    <w:rsid w:val="001F21BC"/>
    <w:rsid w:val="001F22D5"/>
    <w:rsid w:val="001F23BD"/>
    <w:rsid w:val="001F34DA"/>
    <w:rsid w:val="001F3772"/>
    <w:rsid w:val="001F4465"/>
    <w:rsid w:val="001F4ACC"/>
    <w:rsid w:val="001F4DAC"/>
    <w:rsid w:val="001F4EE6"/>
    <w:rsid w:val="001F5019"/>
    <w:rsid w:val="001F51C5"/>
    <w:rsid w:val="001F65B0"/>
    <w:rsid w:val="001F6673"/>
    <w:rsid w:val="001F67AA"/>
    <w:rsid w:val="001F6AFD"/>
    <w:rsid w:val="001F738D"/>
    <w:rsid w:val="001F7599"/>
    <w:rsid w:val="002003A5"/>
    <w:rsid w:val="00200C74"/>
    <w:rsid w:val="00200D3C"/>
    <w:rsid w:val="002014B2"/>
    <w:rsid w:val="00201F3D"/>
    <w:rsid w:val="00202DD1"/>
    <w:rsid w:val="002041F6"/>
    <w:rsid w:val="002045C1"/>
    <w:rsid w:val="00204A2A"/>
    <w:rsid w:val="00204B22"/>
    <w:rsid w:val="00204B3A"/>
    <w:rsid w:val="00204C8D"/>
    <w:rsid w:val="00204CE6"/>
    <w:rsid w:val="00204DA8"/>
    <w:rsid w:val="0020535A"/>
    <w:rsid w:val="002055CB"/>
    <w:rsid w:val="002059EF"/>
    <w:rsid w:val="00205A4B"/>
    <w:rsid w:val="00205BDB"/>
    <w:rsid w:val="00206955"/>
    <w:rsid w:val="00206A79"/>
    <w:rsid w:val="00206ED3"/>
    <w:rsid w:val="00206F0F"/>
    <w:rsid w:val="00210309"/>
    <w:rsid w:val="00210B9F"/>
    <w:rsid w:val="00211519"/>
    <w:rsid w:val="0021224B"/>
    <w:rsid w:val="00212950"/>
    <w:rsid w:val="00212FB8"/>
    <w:rsid w:val="00212FEF"/>
    <w:rsid w:val="00213465"/>
    <w:rsid w:val="00213709"/>
    <w:rsid w:val="002143C2"/>
    <w:rsid w:val="002149AF"/>
    <w:rsid w:val="00214A86"/>
    <w:rsid w:val="00215AAA"/>
    <w:rsid w:val="0021683C"/>
    <w:rsid w:val="00216F5F"/>
    <w:rsid w:val="00220615"/>
    <w:rsid w:val="002211BC"/>
    <w:rsid w:val="00221985"/>
    <w:rsid w:val="00221EC5"/>
    <w:rsid w:val="002227C9"/>
    <w:rsid w:val="00222A7A"/>
    <w:rsid w:val="0022336E"/>
    <w:rsid w:val="00223516"/>
    <w:rsid w:val="002241F2"/>
    <w:rsid w:val="00224A2C"/>
    <w:rsid w:val="00225217"/>
    <w:rsid w:val="002256D9"/>
    <w:rsid w:val="002257EC"/>
    <w:rsid w:val="00226060"/>
    <w:rsid w:val="002263CD"/>
    <w:rsid w:val="00226577"/>
    <w:rsid w:val="0022687C"/>
    <w:rsid w:val="002268FA"/>
    <w:rsid w:val="00226A26"/>
    <w:rsid w:val="002271EE"/>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2E2E"/>
    <w:rsid w:val="0023308F"/>
    <w:rsid w:val="00233403"/>
    <w:rsid w:val="00233440"/>
    <w:rsid w:val="0023387F"/>
    <w:rsid w:val="00233D0E"/>
    <w:rsid w:val="00234CC9"/>
    <w:rsid w:val="00234E13"/>
    <w:rsid w:val="0023621F"/>
    <w:rsid w:val="0023630B"/>
    <w:rsid w:val="00236450"/>
    <w:rsid w:val="00236A6F"/>
    <w:rsid w:val="00236E93"/>
    <w:rsid w:val="00236F67"/>
    <w:rsid w:val="0023765A"/>
    <w:rsid w:val="00237921"/>
    <w:rsid w:val="00237D86"/>
    <w:rsid w:val="00240342"/>
    <w:rsid w:val="00241311"/>
    <w:rsid w:val="002418E8"/>
    <w:rsid w:val="002418F4"/>
    <w:rsid w:val="00241AF2"/>
    <w:rsid w:val="00242824"/>
    <w:rsid w:val="00242E22"/>
    <w:rsid w:val="0024336B"/>
    <w:rsid w:val="00243C57"/>
    <w:rsid w:val="00243D4C"/>
    <w:rsid w:val="00244194"/>
    <w:rsid w:val="0024424F"/>
    <w:rsid w:val="00244A6C"/>
    <w:rsid w:val="00244D28"/>
    <w:rsid w:val="00245689"/>
    <w:rsid w:val="00245720"/>
    <w:rsid w:val="0024573B"/>
    <w:rsid w:val="00245A6F"/>
    <w:rsid w:val="00245BEA"/>
    <w:rsid w:val="00245FD5"/>
    <w:rsid w:val="0024655A"/>
    <w:rsid w:val="002477DF"/>
    <w:rsid w:val="00247D66"/>
    <w:rsid w:val="00247EEF"/>
    <w:rsid w:val="0025075B"/>
    <w:rsid w:val="0025150B"/>
    <w:rsid w:val="00251AD6"/>
    <w:rsid w:val="0025201A"/>
    <w:rsid w:val="0025217E"/>
    <w:rsid w:val="00252C17"/>
    <w:rsid w:val="0025307F"/>
    <w:rsid w:val="00253446"/>
    <w:rsid w:val="00253EC2"/>
    <w:rsid w:val="00253FF7"/>
    <w:rsid w:val="00254380"/>
    <w:rsid w:val="00254B86"/>
    <w:rsid w:val="00254EB6"/>
    <w:rsid w:val="002551BD"/>
    <w:rsid w:val="0025558B"/>
    <w:rsid w:val="00256031"/>
    <w:rsid w:val="002568D0"/>
    <w:rsid w:val="00257047"/>
    <w:rsid w:val="002575B3"/>
    <w:rsid w:val="00260733"/>
    <w:rsid w:val="00260AEE"/>
    <w:rsid w:val="002610B1"/>
    <w:rsid w:val="00261E27"/>
    <w:rsid w:val="002621A6"/>
    <w:rsid w:val="002625BB"/>
    <w:rsid w:val="00262661"/>
    <w:rsid w:val="00262D03"/>
    <w:rsid w:val="00262D9D"/>
    <w:rsid w:val="002632DF"/>
    <w:rsid w:val="002633C7"/>
    <w:rsid w:val="0026391B"/>
    <w:rsid w:val="00263946"/>
    <w:rsid w:val="00263A4A"/>
    <w:rsid w:val="00263D1F"/>
    <w:rsid w:val="002640BA"/>
    <w:rsid w:val="0026412B"/>
    <w:rsid w:val="00264690"/>
    <w:rsid w:val="00264CF2"/>
    <w:rsid w:val="00264E0C"/>
    <w:rsid w:val="0026510D"/>
    <w:rsid w:val="00265732"/>
    <w:rsid w:val="002660C5"/>
    <w:rsid w:val="0026635D"/>
    <w:rsid w:val="002667A8"/>
    <w:rsid w:val="002669DF"/>
    <w:rsid w:val="00267587"/>
    <w:rsid w:val="002675C8"/>
    <w:rsid w:val="00267760"/>
    <w:rsid w:val="00267C7C"/>
    <w:rsid w:val="00267D11"/>
    <w:rsid w:val="002707C1"/>
    <w:rsid w:val="00270AF2"/>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63E9"/>
    <w:rsid w:val="00276736"/>
    <w:rsid w:val="00276F4E"/>
    <w:rsid w:val="00277530"/>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9136E"/>
    <w:rsid w:val="00292399"/>
    <w:rsid w:val="002926C2"/>
    <w:rsid w:val="00294445"/>
    <w:rsid w:val="00294664"/>
    <w:rsid w:val="00294B4D"/>
    <w:rsid w:val="0029537E"/>
    <w:rsid w:val="00295C32"/>
    <w:rsid w:val="00295C50"/>
    <w:rsid w:val="002960D5"/>
    <w:rsid w:val="0029695B"/>
    <w:rsid w:val="00297926"/>
    <w:rsid w:val="002A02C9"/>
    <w:rsid w:val="002A1062"/>
    <w:rsid w:val="002A1A29"/>
    <w:rsid w:val="002A1A43"/>
    <w:rsid w:val="002A2012"/>
    <w:rsid w:val="002A2413"/>
    <w:rsid w:val="002A2F5E"/>
    <w:rsid w:val="002A352A"/>
    <w:rsid w:val="002A3AAF"/>
    <w:rsid w:val="002A4612"/>
    <w:rsid w:val="002A474F"/>
    <w:rsid w:val="002A52BB"/>
    <w:rsid w:val="002A5F83"/>
    <w:rsid w:val="002A607D"/>
    <w:rsid w:val="002A6EDA"/>
    <w:rsid w:val="002A7BAA"/>
    <w:rsid w:val="002B0CF7"/>
    <w:rsid w:val="002B103E"/>
    <w:rsid w:val="002B132E"/>
    <w:rsid w:val="002B1499"/>
    <w:rsid w:val="002B2813"/>
    <w:rsid w:val="002B2A99"/>
    <w:rsid w:val="002B2D29"/>
    <w:rsid w:val="002B32B8"/>
    <w:rsid w:val="002B3B31"/>
    <w:rsid w:val="002B3BBD"/>
    <w:rsid w:val="002B45F3"/>
    <w:rsid w:val="002B4EF4"/>
    <w:rsid w:val="002B5BB3"/>
    <w:rsid w:val="002B7AFC"/>
    <w:rsid w:val="002C0BE3"/>
    <w:rsid w:val="002C0C4B"/>
    <w:rsid w:val="002C1EEA"/>
    <w:rsid w:val="002C1F22"/>
    <w:rsid w:val="002C2273"/>
    <w:rsid w:val="002C24A0"/>
    <w:rsid w:val="002C3425"/>
    <w:rsid w:val="002C3F72"/>
    <w:rsid w:val="002C426A"/>
    <w:rsid w:val="002C47AD"/>
    <w:rsid w:val="002C4A96"/>
    <w:rsid w:val="002C5510"/>
    <w:rsid w:val="002C5FC4"/>
    <w:rsid w:val="002C6034"/>
    <w:rsid w:val="002C635B"/>
    <w:rsid w:val="002C7142"/>
    <w:rsid w:val="002C7276"/>
    <w:rsid w:val="002C770F"/>
    <w:rsid w:val="002C7CFF"/>
    <w:rsid w:val="002D0942"/>
    <w:rsid w:val="002D0BC6"/>
    <w:rsid w:val="002D12DB"/>
    <w:rsid w:val="002D17C5"/>
    <w:rsid w:val="002D365F"/>
    <w:rsid w:val="002D51DF"/>
    <w:rsid w:val="002D6892"/>
    <w:rsid w:val="002D68C2"/>
    <w:rsid w:val="002D7C86"/>
    <w:rsid w:val="002E0692"/>
    <w:rsid w:val="002E0D92"/>
    <w:rsid w:val="002E146E"/>
    <w:rsid w:val="002E152D"/>
    <w:rsid w:val="002E1D74"/>
    <w:rsid w:val="002E292A"/>
    <w:rsid w:val="002E2943"/>
    <w:rsid w:val="002E2CF1"/>
    <w:rsid w:val="002E2F09"/>
    <w:rsid w:val="002E34AF"/>
    <w:rsid w:val="002E4AAC"/>
    <w:rsid w:val="002E53DE"/>
    <w:rsid w:val="002E563B"/>
    <w:rsid w:val="002E62D2"/>
    <w:rsid w:val="002E68A2"/>
    <w:rsid w:val="002E734F"/>
    <w:rsid w:val="002E74AF"/>
    <w:rsid w:val="002E758C"/>
    <w:rsid w:val="002E7844"/>
    <w:rsid w:val="002F0ACD"/>
    <w:rsid w:val="002F0DFD"/>
    <w:rsid w:val="002F1038"/>
    <w:rsid w:val="002F1BE5"/>
    <w:rsid w:val="002F1D46"/>
    <w:rsid w:val="002F22FF"/>
    <w:rsid w:val="002F2D48"/>
    <w:rsid w:val="002F2D8F"/>
    <w:rsid w:val="002F33D9"/>
    <w:rsid w:val="002F36BE"/>
    <w:rsid w:val="002F38F5"/>
    <w:rsid w:val="002F5984"/>
    <w:rsid w:val="002F5BE4"/>
    <w:rsid w:val="002F5E96"/>
    <w:rsid w:val="002F695B"/>
    <w:rsid w:val="002F72DA"/>
    <w:rsid w:val="002F7381"/>
    <w:rsid w:val="002F76B1"/>
    <w:rsid w:val="002F7D66"/>
    <w:rsid w:val="002F7DBE"/>
    <w:rsid w:val="002F7F49"/>
    <w:rsid w:val="0030090B"/>
    <w:rsid w:val="00301EC3"/>
    <w:rsid w:val="00302664"/>
    <w:rsid w:val="00302AE3"/>
    <w:rsid w:val="00302AE8"/>
    <w:rsid w:val="00302BB1"/>
    <w:rsid w:val="003030F0"/>
    <w:rsid w:val="00303186"/>
    <w:rsid w:val="0030325D"/>
    <w:rsid w:val="00303E15"/>
    <w:rsid w:val="0030404B"/>
    <w:rsid w:val="00304210"/>
    <w:rsid w:val="003048D7"/>
    <w:rsid w:val="00304931"/>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93C"/>
    <w:rsid w:val="00313CB0"/>
    <w:rsid w:val="00313F96"/>
    <w:rsid w:val="00314470"/>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CF6"/>
    <w:rsid w:val="0032514A"/>
    <w:rsid w:val="00325458"/>
    <w:rsid w:val="00325D7A"/>
    <w:rsid w:val="00326145"/>
    <w:rsid w:val="0032661D"/>
    <w:rsid w:val="00327066"/>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A42"/>
    <w:rsid w:val="00341CDB"/>
    <w:rsid w:val="00341E60"/>
    <w:rsid w:val="0034217F"/>
    <w:rsid w:val="00342AD2"/>
    <w:rsid w:val="00342EA3"/>
    <w:rsid w:val="0034369F"/>
    <w:rsid w:val="00343843"/>
    <w:rsid w:val="00343954"/>
    <w:rsid w:val="00344BCA"/>
    <w:rsid w:val="00345405"/>
    <w:rsid w:val="0034562A"/>
    <w:rsid w:val="00345DDD"/>
    <w:rsid w:val="00346827"/>
    <w:rsid w:val="00346FED"/>
    <w:rsid w:val="0034749B"/>
    <w:rsid w:val="00347530"/>
    <w:rsid w:val="00347DEF"/>
    <w:rsid w:val="00347E93"/>
    <w:rsid w:val="00347F44"/>
    <w:rsid w:val="003501B6"/>
    <w:rsid w:val="003519AE"/>
    <w:rsid w:val="00351D6B"/>
    <w:rsid w:val="00351E01"/>
    <w:rsid w:val="00352201"/>
    <w:rsid w:val="00352872"/>
    <w:rsid w:val="00352968"/>
    <w:rsid w:val="0035298B"/>
    <w:rsid w:val="00352D21"/>
    <w:rsid w:val="00353247"/>
    <w:rsid w:val="00353531"/>
    <w:rsid w:val="00353DAE"/>
    <w:rsid w:val="0035443D"/>
    <w:rsid w:val="00354979"/>
    <w:rsid w:val="00354AA2"/>
    <w:rsid w:val="00354FEE"/>
    <w:rsid w:val="00355E0A"/>
    <w:rsid w:val="00356275"/>
    <w:rsid w:val="003568B6"/>
    <w:rsid w:val="00356C0B"/>
    <w:rsid w:val="00356D55"/>
    <w:rsid w:val="0035704E"/>
    <w:rsid w:val="003573E8"/>
    <w:rsid w:val="00357B9C"/>
    <w:rsid w:val="00357DF1"/>
    <w:rsid w:val="0036098B"/>
    <w:rsid w:val="00361412"/>
    <w:rsid w:val="003615CA"/>
    <w:rsid w:val="00361E7E"/>
    <w:rsid w:val="003625AC"/>
    <w:rsid w:val="00362F59"/>
    <w:rsid w:val="00363085"/>
    <w:rsid w:val="00363849"/>
    <w:rsid w:val="00363B2C"/>
    <w:rsid w:val="003641C4"/>
    <w:rsid w:val="003642A6"/>
    <w:rsid w:val="00364763"/>
    <w:rsid w:val="00365C3D"/>
    <w:rsid w:val="00365DFF"/>
    <w:rsid w:val="00366C1B"/>
    <w:rsid w:val="00367337"/>
    <w:rsid w:val="00367367"/>
    <w:rsid w:val="003678CB"/>
    <w:rsid w:val="00367FD8"/>
    <w:rsid w:val="0037004E"/>
    <w:rsid w:val="0037012A"/>
    <w:rsid w:val="00370421"/>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699D"/>
    <w:rsid w:val="0037739D"/>
    <w:rsid w:val="0037751C"/>
    <w:rsid w:val="0037787B"/>
    <w:rsid w:val="00377D61"/>
    <w:rsid w:val="00380B2A"/>
    <w:rsid w:val="00380B66"/>
    <w:rsid w:val="00380D91"/>
    <w:rsid w:val="00380F3B"/>
    <w:rsid w:val="00380F3F"/>
    <w:rsid w:val="0038172F"/>
    <w:rsid w:val="00381953"/>
    <w:rsid w:val="00381EA4"/>
    <w:rsid w:val="00382232"/>
    <w:rsid w:val="00382F1A"/>
    <w:rsid w:val="00382F9A"/>
    <w:rsid w:val="00383282"/>
    <w:rsid w:val="00383422"/>
    <w:rsid w:val="00383658"/>
    <w:rsid w:val="0038412E"/>
    <w:rsid w:val="00386053"/>
    <w:rsid w:val="00386149"/>
    <w:rsid w:val="00387459"/>
    <w:rsid w:val="00387501"/>
    <w:rsid w:val="0038771D"/>
    <w:rsid w:val="00387A64"/>
    <w:rsid w:val="003908D1"/>
    <w:rsid w:val="00390935"/>
    <w:rsid w:val="0039241F"/>
    <w:rsid w:val="00392491"/>
    <w:rsid w:val="00392D41"/>
    <w:rsid w:val="003935B0"/>
    <w:rsid w:val="00393E44"/>
    <w:rsid w:val="00393EE3"/>
    <w:rsid w:val="00394301"/>
    <w:rsid w:val="003945C4"/>
    <w:rsid w:val="00394612"/>
    <w:rsid w:val="00395412"/>
    <w:rsid w:val="003958DA"/>
    <w:rsid w:val="0039747B"/>
    <w:rsid w:val="00397AB6"/>
    <w:rsid w:val="00397ACA"/>
    <w:rsid w:val="003A0131"/>
    <w:rsid w:val="003A0AFE"/>
    <w:rsid w:val="003A10C3"/>
    <w:rsid w:val="003A124A"/>
    <w:rsid w:val="003A1530"/>
    <w:rsid w:val="003A16BF"/>
    <w:rsid w:val="003A1802"/>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6ED"/>
    <w:rsid w:val="003B2E9B"/>
    <w:rsid w:val="003B2F82"/>
    <w:rsid w:val="003B2F8D"/>
    <w:rsid w:val="003B322D"/>
    <w:rsid w:val="003B363E"/>
    <w:rsid w:val="003B3C64"/>
    <w:rsid w:val="003B3DF7"/>
    <w:rsid w:val="003B451F"/>
    <w:rsid w:val="003B4FAA"/>
    <w:rsid w:val="003B547A"/>
    <w:rsid w:val="003B5693"/>
    <w:rsid w:val="003B58C9"/>
    <w:rsid w:val="003B6DBA"/>
    <w:rsid w:val="003B6EC0"/>
    <w:rsid w:val="003B75B9"/>
    <w:rsid w:val="003C059B"/>
    <w:rsid w:val="003C06DF"/>
    <w:rsid w:val="003C087B"/>
    <w:rsid w:val="003C0B40"/>
    <w:rsid w:val="003C0D19"/>
    <w:rsid w:val="003C0DA2"/>
    <w:rsid w:val="003C15D1"/>
    <w:rsid w:val="003C1A18"/>
    <w:rsid w:val="003C1B86"/>
    <w:rsid w:val="003C1C0E"/>
    <w:rsid w:val="003C24AF"/>
    <w:rsid w:val="003C2A3E"/>
    <w:rsid w:val="003C3004"/>
    <w:rsid w:val="003C3181"/>
    <w:rsid w:val="003C3A94"/>
    <w:rsid w:val="003C5C41"/>
    <w:rsid w:val="003C669D"/>
    <w:rsid w:val="003C6877"/>
    <w:rsid w:val="003C693D"/>
    <w:rsid w:val="003C6D41"/>
    <w:rsid w:val="003C7062"/>
    <w:rsid w:val="003C7461"/>
    <w:rsid w:val="003D0788"/>
    <w:rsid w:val="003D0F8B"/>
    <w:rsid w:val="003D132A"/>
    <w:rsid w:val="003D1517"/>
    <w:rsid w:val="003D1D50"/>
    <w:rsid w:val="003D215A"/>
    <w:rsid w:val="003D232D"/>
    <w:rsid w:val="003D286B"/>
    <w:rsid w:val="003D2938"/>
    <w:rsid w:val="003D2CC8"/>
    <w:rsid w:val="003D2F39"/>
    <w:rsid w:val="003D3FBA"/>
    <w:rsid w:val="003D402B"/>
    <w:rsid w:val="003D45C5"/>
    <w:rsid w:val="003D54B0"/>
    <w:rsid w:val="003D5907"/>
    <w:rsid w:val="003D6255"/>
    <w:rsid w:val="003D655D"/>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43F1"/>
    <w:rsid w:val="003E47D4"/>
    <w:rsid w:val="003E4C4C"/>
    <w:rsid w:val="003E50B9"/>
    <w:rsid w:val="003E54CB"/>
    <w:rsid w:val="003E5E6E"/>
    <w:rsid w:val="003E63A6"/>
    <w:rsid w:val="003E64A9"/>
    <w:rsid w:val="003E6605"/>
    <w:rsid w:val="003E6AD0"/>
    <w:rsid w:val="003E7905"/>
    <w:rsid w:val="003F0336"/>
    <w:rsid w:val="003F2605"/>
    <w:rsid w:val="003F29B5"/>
    <w:rsid w:val="003F3FCC"/>
    <w:rsid w:val="003F5547"/>
    <w:rsid w:val="003F5C14"/>
    <w:rsid w:val="003F5C40"/>
    <w:rsid w:val="003F6E12"/>
    <w:rsid w:val="003F6F8B"/>
    <w:rsid w:val="003F735F"/>
    <w:rsid w:val="003F75ED"/>
    <w:rsid w:val="003F797F"/>
    <w:rsid w:val="003F7C1A"/>
    <w:rsid w:val="004002B7"/>
    <w:rsid w:val="00400ACF"/>
    <w:rsid w:val="00400F31"/>
    <w:rsid w:val="004023BA"/>
    <w:rsid w:val="00402D99"/>
    <w:rsid w:val="0040300C"/>
    <w:rsid w:val="00403160"/>
    <w:rsid w:val="0040386E"/>
    <w:rsid w:val="00404B95"/>
    <w:rsid w:val="00404E04"/>
    <w:rsid w:val="00406B4D"/>
    <w:rsid w:val="00406DD8"/>
    <w:rsid w:val="00406E26"/>
    <w:rsid w:val="00406FD4"/>
    <w:rsid w:val="00407CEC"/>
    <w:rsid w:val="00410CDF"/>
    <w:rsid w:val="00411330"/>
    <w:rsid w:val="004117D2"/>
    <w:rsid w:val="00411C9D"/>
    <w:rsid w:val="00412ECB"/>
    <w:rsid w:val="00413254"/>
    <w:rsid w:val="00413863"/>
    <w:rsid w:val="00413C8C"/>
    <w:rsid w:val="0041443C"/>
    <w:rsid w:val="0041488F"/>
    <w:rsid w:val="00414F00"/>
    <w:rsid w:val="00415463"/>
    <w:rsid w:val="004154F7"/>
    <w:rsid w:val="00415AAE"/>
    <w:rsid w:val="00415B5F"/>
    <w:rsid w:val="00416913"/>
    <w:rsid w:val="00416D44"/>
    <w:rsid w:val="004176FF"/>
    <w:rsid w:val="00417A1E"/>
    <w:rsid w:val="00417E4F"/>
    <w:rsid w:val="00417F31"/>
    <w:rsid w:val="0042084E"/>
    <w:rsid w:val="00421A27"/>
    <w:rsid w:val="00421D0A"/>
    <w:rsid w:val="004226C3"/>
    <w:rsid w:val="004228BA"/>
    <w:rsid w:val="004241C5"/>
    <w:rsid w:val="00424FA7"/>
    <w:rsid w:val="00425643"/>
    <w:rsid w:val="00425D2C"/>
    <w:rsid w:val="00426423"/>
    <w:rsid w:val="00426A87"/>
    <w:rsid w:val="00426D3A"/>
    <w:rsid w:val="00427007"/>
    <w:rsid w:val="004309D8"/>
    <w:rsid w:val="00430F0D"/>
    <w:rsid w:val="004313D1"/>
    <w:rsid w:val="00431A97"/>
    <w:rsid w:val="00432110"/>
    <w:rsid w:val="00432125"/>
    <w:rsid w:val="004328EE"/>
    <w:rsid w:val="00433EBE"/>
    <w:rsid w:val="00434094"/>
    <w:rsid w:val="00434406"/>
    <w:rsid w:val="00434771"/>
    <w:rsid w:val="0043615B"/>
    <w:rsid w:val="00437B07"/>
    <w:rsid w:val="0044086C"/>
    <w:rsid w:val="00440FED"/>
    <w:rsid w:val="00441100"/>
    <w:rsid w:val="00441B92"/>
    <w:rsid w:val="004424BD"/>
    <w:rsid w:val="00443A9F"/>
    <w:rsid w:val="0044474B"/>
    <w:rsid w:val="00444981"/>
    <w:rsid w:val="00445FF7"/>
    <w:rsid w:val="0044624A"/>
    <w:rsid w:val="00447508"/>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574BF"/>
    <w:rsid w:val="0046047A"/>
    <w:rsid w:val="004604FA"/>
    <w:rsid w:val="004606A9"/>
    <w:rsid w:val="00461210"/>
    <w:rsid w:val="00461566"/>
    <w:rsid w:val="00461700"/>
    <w:rsid w:val="004617A0"/>
    <w:rsid w:val="00461AAC"/>
    <w:rsid w:val="00462490"/>
    <w:rsid w:val="00462AC9"/>
    <w:rsid w:val="00463DC3"/>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A8"/>
    <w:rsid w:val="00474E43"/>
    <w:rsid w:val="004752F3"/>
    <w:rsid w:val="004759C9"/>
    <w:rsid w:val="004766DA"/>
    <w:rsid w:val="004766F4"/>
    <w:rsid w:val="00476A55"/>
    <w:rsid w:val="0048076D"/>
    <w:rsid w:val="0048134D"/>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464D"/>
    <w:rsid w:val="00495BA6"/>
    <w:rsid w:val="00496DC2"/>
    <w:rsid w:val="00496E75"/>
    <w:rsid w:val="00497426"/>
    <w:rsid w:val="004A014C"/>
    <w:rsid w:val="004A084E"/>
    <w:rsid w:val="004A0AA8"/>
    <w:rsid w:val="004A0D2E"/>
    <w:rsid w:val="004A1735"/>
    <w:rsid w:val="004A17F5"/>
    <w:rsid w:val="004A1FE4"/>
    <w:rsid w:val="004A2103"/>
    <w:rsid w:val="004A2CA9"/>
    <w:rsid w:val="004A33EF"/>
    <w:rsid w:val="004A34C9"/>
    <w:rsid w:val="004A3CB5"/>
    <w:rsid w:val="004A5336"/>
    <w:rsid w:val="004A537D"/>
    <w:rsid w:val="004A589C"/>
    <w:rsid w:val="004A5CB9"/>
    <w:rsid w:val="004A67F0"/>
    <w:rsid w:val="004A71C3"/>
    <w:rsid w:val="004A7769"/>
    <w:rsid w:val="004A77B1"/>
    <w:rsid w:val="004B23AD"/>
    <w:rsid w:val="004B2965"/>
    <w:rsid w:val="004B3265"/>
    <w:rsid w:val="004B3545"/>
    <w:rsid w:val="004B4224"/>
    <w:rsid w:val="004B4297"/>
    <w:rsid w:val="004B4647"/>
    <w:rsid w:val="004B4CDB"/>
    <w:rsid w:val="004B6B25"/>
    <w:rsid w:val="004B6B6B"/>
    <w:rsid w:val="004B7455"/>
    <w:rsid w:val="004B74FF"/>
    <w:rsid w:val="004B7881"/>
    <w:rsid w:val="004B7CE4"/>
    <w:rsid w:val="004C00F8"/>
    <w:rsid w:val="004C0401"/>
    <w:rsid w:val="004C0C49"/>
    <w:rsid w:val="004C1096"/>
    <w:rsid w:val="004C183D"/>
    <w:rsid w:val="004C1AEE"/>
    <w:rsid w:val="004C3668"/>
    <w:rsid w:val="004C394F"/>
    <w:rsid w:val="004C3EC7"/>
    <w:rsid w:val="004C3EEE"/>
    <w:rsid w:val="004C483D"/>
    <w:rsid w:val="004C49EA"/>
    <w:rsid w:val="004C4D15"/>
    <w:rsid w:val="004C5466"/>
    <w:rsid w:val="004C5528"/>
    <w:rsid w:val="004C6DA5"/>
    <w:rsid w:val="004C795A"/>
    <w:rsid w:val="004C7D51"/>
    <w:rsid w:val="004C7D6D"/>
    <w:rsid w:val="004C7F93"/>
    <w:rsid w:val="004D1083"/>
    <w:rsid w:val="004D10E2"/>
    <w:rsid w:val="004D117A"/>
    <w:rsid w:val="004D2539"/>
    <w:rsid w:val="004D2629"/>
    <w:rsid w:val="004D26B8"/>
    <w:rsid w:val="004D2C2C"/>
    <w:rsid w:val="004D2E8D"/>
    <w:rsid w:val="004D38C2"/>
    <w:rsid w:val="004D41DC"/>
    <w:rsid w:val="004D4FBD"/>
    <w:rsid w:val="004D4FC0"/>
    <w:rsid w:val="004D5CA8"/>
    <w:rsid w:val="004D5CE7"/>
    <w:rsid w:val="004D5CFD"/>
    <w:rsid w:val="004D6381"/>
    <w:rsid w:val="004D64DE"/>
    <w:rsid w:val="004D7DA8"/>
    <w:rsid w:val="004E0258"/>
    <w:rsid w:val="004E0999"/>
    <w:rsid w:val="004E10CD"/>
    <w:rsid w:val="004E1401"/>
    <w:rsid w:val="004E210F"/>
    <w:rsid w:val="004E2892"/>
    <w:rsid w:val="004E2A30"/>
    <w:rsid w:val="004E310F"/>
    <w:rsid w:val="004E3577"/>
    <w:rsid w:val="004E362B"/>
    <w:rsid w:val="004E3681"/>
    <w:rsid w:val="004E3D74"/>
    <w:rsid w:val="004E5ABC"/>
    <w:rsid w:val="004E5DE1"/>
    <w:rsid w:val="004E67E9"/>
    <w:rsid w:val="004E6AB2"/>
    <w:rsid w:val="004E716B"/>
    <w:rsid w:val="004E784B"/>
    <w:rsid w:val="004F0015"/>
    <w:rsid w:val="004F00A3"/>
    <w:rsid w:val="004F0224"/>
    <w:rsid w:val="004F0DB4"/>
    <w:rsid w:val="004F0E04"/>
    <w:rsid w:val="004F1200"/>
    <w:rsid w:val="004F145C"/>
    <w:rsid w:val="004F17E7"/>
    <w:rsid w:val="004F19EE"/>
    <w:rsid w:val="004F1AB8"/>
    <w:rsid w:val="004F1CD3"/>
    <w:rsid w:val="004F1EBC"/>
    <w:rsid w:val="004F20E8"/>
    <w:rsid w:val="004F3172"/>
    <w:rsid w:val="004F3B71"/>
    <w:rsid w:val="004F3F60"/>
    <w:rsid w:val="004F3FE5"/>
    <w:rsid w:val="004F4133"/>
    <w:rsid w:val="004F47F2"/>
    <w:rsid w:val="004F5154"/>
    <w:rsid w:val="004F5835"/>
    <w:rsid w:val="004F661C"/>
    <w:rsid w:val="004F67EC"/>
    <w:rsid w:val="004F6B5B"/>
    <w:rsid w:val="004F6D99"/>
    <w:rsid w:val="004F7415"/>
    <w:rsid w:val="00500572"/>
    <w:rsid w:val="00500573"/>
    <w:rsid w:val="00500701"/>
    <w:rsid w:val="00501304"/>
    <w:rsid w:val="00501425"/>
    <w:rsid w:val="005022FE"/>
    <w:rsid w:val="00502CCE"/>
    <w:rsid w:val="0050318B"/>
    <w:rsid w:val="00503CF2"/>
    <w:rsid w:val="00504311"/>
    <w:rsid w:val="0050485C"/>
    <w:rsid w:val="00504AC6"/>
    <w:rsid w:val="00504D75"/>
    <w:rsid w:val="00504E79"/>
    <w:rsid w:val="00505D51"/>
    <w:rsid w:val="0050601B"/>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581B"/>
    <w:rsid w:val="00516241"/>
    <w:rsid w:val="005162EE"/>
    <w:rsid w:val="00516371"/>
    <w:rsid w:val="00516384"/>
    <w:rsid w:val="00516DF2"/>
    <w:rsid w:val="00516E00"/>
    <w:rsid w:val="00516FD9"/>
    <w:rsid w:val="0051701F"/>
    <w:rsid w:val="0051791D"/>
    <w:rsid w:val="00517F63"/>
    <w:rsid w:val="00520563"/>
    <w:rsid w:val="005208D9"/>
    <w:rsid w:val="005209F6"/>
    <w:rsid w:val="00520D6D"/>
    <w:rsid w:val="00520FD7"/>
    <w:rsid w:val="005212FD"/>
    <w:rsid w:val="00521425"/>
    <w:rsid w:val="00521717"/>
    <w:rsid w:val="00521EF8"/>
    <w:rsid w:val="005233C1"/>
    <w:rsid w:val="00523DDF"/>
    <w:rsid w:val="00523E75"/>
    <w:rsid w:val="005243E0"/>
    <w:rsid w:val="00524579"/>
    <w:rsid w:val="00524E71"/>
    <w:rsid w:val="00524F03"/>
    <w:rsid w:val="005256F3"/>
    <w:rsid w:val="005265A3"/>
    <w:rsid w:val="00526783"/>
    <w:rsid w:val="005271A4"/>
    <w:rsid w:val="0052773A"/>
    <w:rsid w:val="00527C39"/>
    <w:rsid w:val="00527FB1"/>
    <w:rsid w:val="00530423"/>
    <w:rsid w:val="0053107E"/>
    <w:rsid w:val="005312CB"/>
    <w:rsid w:val="00531495"/>
    <w:rsid w:val="0053162F"/>
    <w:rsid w:val="00531777"/>
    <w:rsid w:val="00532135"/>
    <w:rsid w:val="0053254E"/>
    <w:rsid w:val="0053281C"/>
    <w:rsid w:val="00532AD0"/>
    <w:rsid w:val="0053311D"/>
    <w:rsid w:val="00533B93"/>
    <w:rsid w:val="00533B97"/>
    <w:rsid w:val="005340C9"/>
    <w:rsid w:val="00534AF2"/>
    <w:rsid w:val="00536698"/>
    <w:rsid w:val="005375FE"/>
    <w:rsid w:val="00540BFC"/>
    <w:rsid w:val="00541264"/>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1AD"/>
    <w:rsid w:val="0054634D"/>
    <w:rsid w:val="00546397"/>
    <w:rsid w:val="005463FF"/>
    <w:rsid w:val="00546712"/>
    <w:rsid w:val="005469F5"/>
    <w:rsid w:val="00546F36"/>
    <w:rsid w:val="005518ED"/>
    <w:rsid w:val="00552093"/>
    <w:rsid w:val="0055214B"/>
    <w:rsid w:val="00552341"/>
    <w:rsid w:val="005536A6"/>
    <w:rsid w:val="005539B8"/>
    <w:rsid w:val="00553AF2"/>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272D"/>
    <w:rsid w:val="00562BAB"/>
    <w:rsid w:val="00563047"/>
    <w:rsid w:val="00563088"/>
    <w:rsid w:val="0056308E"/>
    <w:rsid w:val="00563455"/>
    <w:rsid w:val="005638C1"/>
    <w:rsid w:val="00563C92"/>
    <w:rsid w:val="00563F16"/>
    <w:rsid w:val="0056415C"/>
    <w:rsid w:val="00564902"/>
    <w:rsid w:val="005649BF"/>
    <w:rsid w:val="00564ED0"/>
    <w:rsid w:val="005650ED"/>
    <w:rsid w:val="00565869"/>
    <w:rsid w:val="00566D9E"/>
    <w:rsid w:val="00566F61"/>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46C4"/>
    <w:rsid w:val="00574B50"/>
    <w:rsid w:val="00575069"/>
    <w:rsid w:val="0057567E"/>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445D"/>
    <w:rsid w:val="0059535E"/>
    <w:rsid w:val="005954A5"/>
    <w:rsid w:val="005954FB"/>
    <w:rsid w:val="00595A8C"/>
    <w:rsid w:val="00595BE8"/>
    <w:rsid w:val="00595C2C"/>
    <w:rsid w:val="00596BBA"/>
    <w:rsid w:val="00596EDF"/>
    <w:rsid w:val="00597386"/>
    <w:rsid w:val="005975C4"/>
    <w:rsid w:val="00597B6E"/>
    <w:rsid w:val="00597ED8"/>
    <w:rsid w:val="005A1396"/>
    <w:rsid w:val="005A17AE"/>
    <w:rsid w:val="005A1ADA"/>
    <w:rsid w:val="005A2B20"/>
    <w:rsid w:val="005A2BF4"/>
    <w:rsid w:val="005A2C8A"/>
    <w:rsid w:val="005A34D5"/>
    <w:rsid w:val="005A3659"/>
    <w:rsid w:val="005A3943"/>
    <w:rsid w:val="005A3D92"/>
    <w:rsid w:val="005A42D0"/>
    <w:rsid w:val="005A4904"/>
    <w:rsid w:val="005A4D49"/>
    <w:rsid w:val="005A4EB9"/>
    <w:rsid w:val="005A515A"/>
    <w:rsid w:val="005A704D"/>
    <w:rsid w:val="005B3C6D"/>
    <w:rsid w:val="005B4045"/>
    <w:rsid w:val="005B412E"/>
    <w:rsid w:val="005B553D"/>
    <w:rsid w:val="005B5686"/>
    <w:rsid w:val="005B609E"/>
    <w:rsid w:val="005B612B"/>
    <w:rsid w:val="005B6DF6"/>
    <w:rsid w:val="005B7B7D"/>
    <w:rsid w:val="005C051C"/>
    <w:rsid w:val="005C07A1"/>
    <w:rsid w:val="005C1948"/>
    <w:rsid w:val="005C19F4"/>
    <w:rsid w:val="005C225B"/>
    <w:rsid w:val="005C22F9"/>
    <w:rsid w:val="005C263C"/>
    <w:rsid w:val="005C2679"/>
    <w:rsid w:val="005C298C"/>
    <w:rsid w:val="005C2C11"/>
    <w:rsid w:val="005C3583"/>
    <w:rsid w:val="005C3E18"/>
    <w:rsid w:val="005C44B5"/>
    <w:rsid w:val="005C478D"/>
    <w:rsid w:val="005C4BFB"/>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D7AA5"/>
    <w:rsid w:val="005E00C5"/>
    <w:rsid w:val="005E00E5"/>
    <w:rsid w:val="005E0148"/>
    <w:rsid w:val="005E049F"/>
    <w:rsid w:val="005E0BB6"/>
    <w:rsid w:val="005E0D65"/>
    <w:rsid w:val="005E173F"/>
    <w:rsid w:val="005E1C69"/>
    <w:rsid w:val="005E2446"/>
    <w:rsid w:val="005E3073"/>
    <w:rsid w:val="005E316A"/>
    <w:rsid w:val="005E3CCF"/>
    <w:rsid w:val="005E4156"/>
    <w:rsid w:val="005E53E6"/>
    <w:rsid w:val="005E5BD5"/>
    <w:rsid w:val="005E5C8A"/>
    <w:rsid w:val="005E5D2C"/>
    <w:rsid w:val="005E6CC3"/>
    <w:rsid w:val="005E7088"/>
    <w:rsid w:val="005E7564"/>
    <w:rsid w:val="005E756E"/>
    <w:rsid w:val="005E7E1B"/>
    <w:rsid w:val="005F0108"/>
    <w:rsid w:val="005F0291"/>
    <w:rsid w:val="005F0914"/>
    <w:rsid w:val="005F0ECC"/>
    <w:rsid w:val="005F0ECD"/>
    <w:rsid w:val="005F11C2"/>
    <w:rsid w:val="005F126D"/>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5D04"/>
    <w:rsid w:val="006060C2"/>
    <w:rsid w:val="006063E7"/>
    <w:rsid w:val="00606A26"/>
    <w:rsid w:val="006074A0"/>
    <w:rsid w:val="00607D81"/>
    <w:rsid w:val="00610747"/>
    <w:rsid w:val="00610BCE"/>
    <w:rsid w:val="00610E03"/>
    <w:rsid w:val="00611631"/>
    <w:rsid w:val="0061176E"/>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33F4"/>
    <w:rsid w:val="00623583"/>
    <w:rsid w:val="0062462F"/>
    <w:rsid w:val="0062485A"/>
    <w:rsid w:val="00624BA1"/>
    <w:rsid w:val="006252FE"/>
    <w:rsid w:val="006259AD"/>
    <w:rsid w:val="006259DF"/>
    <w:rsid w:val="00625EF6"/>
    <w:rsid w:val="0062661B"/>
    <w:rsid w:val="00626811"/>
    <w:rsid w:val="00627832"/>
    <w:rsid w:val="00627976"/>
    <w:rsid w:val="00627BF5"/>
    <w:rsid w:val="00627DDF"/>
    <w:rsid w:val="00630118"/>
    <w:rsid w:val="006301FB"/>
    <w:rsid w:val="00630514"/>
    <w:rsid w:val="006310AE"/>
    <w:rsid w:val="00631762"/>
    <w:rsid w:val="00632196"/>
    <w:rsid w:val="00632700"/>
    <w:rsid w:val="00632BA2"/>
    <w:rsid w:val="00633BF2"/>
    <w:rsid w:val="00633F67"/>
    <w:rsid w:val="006345C3"/>
    <w:rsid w:val="00634AA4"/>
    <w:rsid w:val="0063530F"/>
    <w:rsid w:val="006362F9"/>
    <w:rsid w:val="006369A9"/>
    <w:rsid w:val="00636C60"/>
    <w:rsid w:val="006373CD"/>
    <w:rsid w:val="00640371"/>
    <w:rsid w:val="00640417"/>
    <w:rsid w:val="00641283"/>
    <w:rsid w:val="006413CF"/>
    <w:rsid w:val="00641413"/>
    <w:rsid w:val="00641465"/>
    <w:rsid w:val="0064165D"/>
    <w:rsid w:val="006417B6"/>
    <w:rsid w:val="00641AF0"/>
    <w:rsid w:val="00641C90"/>
    <w:rsid w:val="00642A62"/>
    <w:rsid w:val="00642E8C"/>
    <w:rsid w:val="006433BD"/>
    <w:rsid w:val="00643562"/>
    <w:rsid w:val="00643784"/>
    <w:rsid w:val="00643C1B"/>
    <w:rsid w:val="00644186"/>
    <w:rsid w:val="00644246"/>
    <w:rsid w:val="006443F9"/>
    <w:rsid w:val="006445B9"/>
    <w:rsid w:val="00644A21"/>
    <w:rsid w:val="00645214"/>
    <w:rsid w:val="00645230"/>
    <w:rsid w:val="0064537D"/>
    <w:rsid w:val="00645C9F"/>
    <w:rsid w:val="0064618E"/>
    <w:rsid w:val="00646305"/>
    <w:rsid w:val="00646864"/>
    <w:rsid w:val="00646A6C"/>
    <w:rsid w:val="006475E6"/>
    <w:rsid w:val="006508B9"/>
    <w:rsid w:val="00650CA1"/>
    <w:rsid w:val="00650D86"/>
    <w:rsid w:val="0065143C"/>
    <w:rsid w:val="00651650"/>
    <w:rsid w:val="00651854"/>
    <w:rsid w:val="00652578"/>
    <w:rsid w:val="006539E8"/>
    <w:rsid w:val="00654488"/>
    <w:rsid w:val="00654524"/>
    <w:rsid w:val="00656307"/>
    <w:rsid w:val="006565D8"/>
    <w:rsid w:val="00656B96"/>
    <w:rsid w:val="00656F79"/>
    <w:rsid w:val="0065736B"/>
    <w:rsid w:val="006578E4"/>
    <w:rsid w:val="00657AE5"/>
    <w:rsid w:val="0066113F"/>
    <w:rsid w:val="006619B0"/>
    <w:rsid w:val="00661F80"/>
    <w:rsid w:val="00662012"/>
    <w:rsid w:val="00662543"/>
    <w:rsid w:val="00662628"/>
    <w:rsid w:val="006626D0"/>
    <w:rsid w:val="006628E9"/>
    <w:rsid w:val="0066299A"/>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9E0"/>
    <w:rsid w:val="0067269D"/>
    <w:rsid w:val="00672988"/>
    <w:rsid w:val="00672C64"/>
    <w:rsid w:val="00672D90"/>
    <w:rsid w:val="00673680"/>
    <w:rsid w:val="0067388F"/>
    <w:rsid w:val="00674CD5"/>
    <w:rsid w:val="00674E6A"/>
    <w:rsid w:val="00675594"/>
    <w:rsid w:val="006757CE"/>
    <w:rsid w:val="00675CF4"/>
    <w:rsid w:val="00676624"/>
    <w:rsid w:val="00676752"/>
    <w:rsid w:val="00676A64"/>
    <w:rsid w:val="0067770E"/>
    <w:rsid w:val="00677925"/>
    <w:rsid w:val="006779BF"/>
    <w:rsid w:val="00677E08"/>
    <w:rsid w:val="00680ADB"/>
    <w:rsid w:val="00680F46"/>
    <w:rsid w:val="00681A74"/>
    <w:rsid w:val="00681FDC"/>
    <w:rsid w:val="00682B53"/>
    <w:rsid w:val="00682F27"/>
    <w:rsid w:val="00684451"/>
    <w:rsid w:val="00684C9D"/>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48EF"/>
    <w:rsid w:val="00695590"/>
    <w:rsid w:val="0069625C"/>
    <w:rsid w:val="00696D63"/>
    <w:rsid w:val="00697C3B"/>
    <w:rsid w:val="006A032F"/>
    <w:rsid w:val="006A0DD3"/>
    <w:rsid w:val="006A146E"/>
    <w:rsid w:val="006A1BEB"/>
    <w:rsid w:val="006A1CA7"/>
    <w:rsid w:val="006A3022"/>
    <w:rsid w:val="006A302F"/>
    <w:rsid w:val="006A41AE"/>
    <w:rsid w:val="006A481A"/>
    <w:rsid w:val="006A4856"/>
    <w:rsid w:val="006A5474"/>
    <w:rsid w:val="006A564B"/>
    <w:rsid w:val="006A60AC"/>
    <w:rsid w:val="006A6173"/>
    <w:rsid w:val="006A6377"/>
    <w:rsid w:val="006A685C"/>
    <w:rsid w:val="006B05B5"/>
    <w:rsid w:val="006B0B53"/>
    <w:rsid w:val="006B1545"/>
    <w:rsid w:val="006B15C7"/>
    <w:rsid w:val="006B1F9F"/>
    <w:rsid w:val="006B23B9"/>
    <w:rsid w:val="006B2DA7"/>
    <w:rsid w:val="006B2F4D"/>
    <w:rsid w:val="006B306B"/>
    <w:rsid w:val="006B3682"/>
    <w:rsid w:val="006B3974"/>
    <w:rsid w:val="006B48CB"/>
    <w:rsid w:val="006B5179"/>
    <w:rsid w:val="006B564D"/>
    <w:rsid w:val="006B6351"/>
    <w:rsid w:val="006B6A04"/>
    <w:rsid w:val="006B6E3D"/>
    <w:rsid w:val="006C1445"/>
    <w:rsid w:val="006C1CB1"/>
    <w:rsid w:val="006C33D0"/>
    <w:rsid w:val="006C3AB0"/>
    <w:rsid w:val="006C411C"/>
    <w:rsid w:val="006C4FC1"/>
    <w:rsid w:val="006C51A5"/>
    <w:rsid w:val="006C529D"/>
    <w:rsid w:val="006C59C2"/>
    <w:rsid w:val="006C64A8"/>
    <w:rsid w:val="006C662D"/>
    <w:rsid w:val="006C6798"/>
    <w:rsid w:val="006C6DF7"/>
    <w:rsid w:val="006C6F55"/>
    <w:rsid w:val="006C7080"/>
    <w:rsid w:val="006C7A4E"/>
    <w:rsid w:val="006D034A"/>
    <w:rsid w:val="006D0826"/>
    <w:rsid w:val="006D0C12"/>
    <w:rsid w:val="006D0E6B"/>
    <w:rsid w:val="006D10E8"/>
    <w:rsid w:val="006D2146"/>
    <w:rsid w:val="006D2729"/>
    <w:rsid w:val="006D39B1"/>
    <w:rsid w:val="006D4694"/>
    <w:rsid w:val="006D5A60"/>
    <w:rsid w:val="006D632E"/>
    <w:rsid w:val="006D6C9C"/>
    <w:rsid w:val="006D710D"/>
    <w:rsid w:val="006D7476"/>
    <w:rsid w:val="006D7802"/>
    <w:rsid w:val="006E094A"/>
    <w:rsid w:val="006E12B1"/>
    <w:rsid w:val="006E13D1"/>
    <w:rsid w:val="006E2247"/>
    <w:rsid w:val="006E28C6"/>
    <w:rsid w:val="006E2A1E"/>
    <w:rsid w:val="006E32E9"/>
    <w:rsid w:val="006E4D0C"/>
    <w:rsid w:val="006E4D1B"/>
    <w:rsid w:val="006E5631"/>
    <w:rsid w:val="006E5B78"/>
    <w:rsid w:val="006E603E"/>
    <w:rsid w:val="006E67BA"/>
    <w:rsid w:val="006E699D"/>
    <w:rsid w:val="006E699E"/>
    <w:rsid w:val="006E6BA3"/>
    <w:rsid w:val="006E7C50"/>
    <w:rsid w:val="006F1116"/>
    <w:rsid w:val="006F118B"/>
    <w:rsid w:val="006F1353"/>
    <w:rsid w:val="006F1F81"/>
    <w:rsid w:val="006F2654"/>
    <w:rsid w:val="006F306B"/>
    <w:rsid w:val="006F3196"/>
    <w:rsid w:val="006F36BF"/>
    <w:rsid w:val="006F3C54"/>
    <w:rsid w:val="006F418C"/>
    <w:rsid w:val="006F5E64"/>
    <w:rsid w:val="006F60DE"/>
    <w:rsid w:val="006F6565"/>
    <w:rsid w:val="006F65FB"/>
    <w:rsid w:val="006F7914"/>
    <w:rsid w:val="006F7C0B"/>
    <w:rsid w:val="006F7E46"/>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4F2A"/>
    <w:rsid w:val="007058FC"/>
    <w:rsid w:val="007061E0"/>
    <w:rsid w:val="007062F2"/>
    <w:rsid w:val="0070778F"/>
    <w:rsid w:val="0070779E"/>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6F62"/>
    <w:rsid w:val="0071705B"/>
    <w:rsid w:val="007179EF"/>
    <w:rsid w:val="00717ED4"/>
    <w:rsid w:val="00720043"/>
    <w:rsid w:val="00720183"/>
    <w:rsid w:val="00720505"/>
    <w:rsid w:val="00720C2B"/>
    <w:rsid w:val="00721371"/>
    <w:rsid w:val="00721D6C"/>
    <w:rsid w:val="007236A3"/>
    <w:rsid w:val="007239B6"/>
    <w:rsid w:val="007239D8"/>
    <w:rsid w:val="00723C30"/>
    <w:rsid w:val="0072490A"/>
    <w:rsid w:val="00724B64"/>
    <w:rsid w:val="0072517D"/>
    <w:rsid w:val="0072523F"/>
    <w:rsid w:val="00726878"/>
    <w:rsid w:val="00726983"/>
    <w:rsid w:val="00727B5C"/>
    <w:rsid w:val="0073124A"/>
    <w:rsid w:val="0073163F"/>
    <w:rsid w:val="00731B79"/>
    <w:rsid w:val="007320A2"/>
    <w:rsid w:val="007327CE"/>
    <w:rsid w:val="00733893"/>
    <w:rsid w:val="00734A05"/>
    <w:rsid w:val="00734D00"/>
    <w:rsid w:val="00734ECC"/>
    <w:rsid w:val="007354A2"/>
    <w:rsid w:val="00735C6F"/>
    <w:rsid w:val="007368B0"/>
    <w:rsid w:val="00737751"/>
    <w:rsid w:val="00737A31"/>
    <w:rsid w:val="00737B97"/>
    <w:rsid w:val="00740A21"/>
    <w:rsid w:val="0074174A"/>
    <w:rsid w:val="00741E90"/>
    <w:rsid w:val="00741F1B"/>
    <w:rsid w:val="007424C2"/>
    <w:rsid w:val="007424D5"/>
    <w:rsid w:val="007427EB"/>
    <w:rsid w:val="00742A6A"/>
    <w:rsid w:val="00742B44"/>
    <w:rsid w:val="00742E13"/>
    <w:rsid w:val="00743680"/>
    <w:rsid w:val="00743A04"/>
    <w:rsid w:val="00743D27"/>
    <w:rsid w:val="00744648"/>
    <w:rsid w:val="00745B6C"/>
    <w:rsid w:val="007463EC"/>
    <w:rsid w:val="0074656E"/>
    <w:rsid w:val="007472D5"/>
    <w:rsid w:val="007477F8"/>
    <w:rsid w:val="007512AB"/>
    <w:rsid w:val="00752788"/>
    <w:rsid w:val="00752822"/>
    <w:rsid w:val="00752B03"/>
    <w:rsid w:val="00752C43"/>
    <w:rsid w:val="00752E64"/>
    <w:rsid w:val="00753454"/>
    <w:rsid w:val="00753748"/>
    <w:rsid w:val="007537D7"/>
    <w:rsid w:val="00753BB5"/>
    <w:rsid w:val="00753E44"/>
    <w:rsid w:val="00753EB5"/>
    <w:rsid w:val="007544F1"/>
    <w:rsid w:val="007548BA"/>
    <w:rsid w:val="00755E4A"/>
    <w:rsid w:val="00756832"/>
    <w:rsid w:val="00756D05"/>
    <w:rsid w:val="00757389"/>
    <w:rsid w:val="00757410"/>
    <w:rsid w:val="00757F0B"/>
    <w:rsid w:val="00760227"/>
    <w:rsid w:val="007606EB"/>
    <w:rsid w:val="00760A22"/>
    <w:rsid w:val="007626D0"/>
    <w:rsid w:val="00763797"/>
    <w:rsid w:val="0076455D"/>
    <w:rsid w:val="00764ADF"/>
    <w:rsid w:val="007651CA"/>
    <w:rsid w:val="00766082"/>
    <w:rsid w:val="00766B89"/>
    <w:rsid w:val="00767519"/>
    <w:rsid w:val="007704E1"/>
    <w:rsid w:val="0077083F"/>
    <w:rsid w:val="00770E5C"/>
    <w:rsid w:val="0077177A"/>
    <w:rsid w:val="00772569"/>
    <w:rsid w:val="00772595"/>
    <w:rsid w:val="00772C87"/>
    <w:rsid w:val="00772E8C"/>
    <w:rsid w:val="00772FDB"/>
    <w:rsid w:val="0077316B"/>
    <w:rsid w:val="0077347A"/>
    <w:rsid w:val="007736D3"/>
    <w:rsid w:val="007738B4"/>
    <w:rsid w:val="007739D2"/>
    <w:rsid w:val="0077500F"/>
    <w:rsid w:val="0077548E"/>
    <w:rsid w:val="00775F79"/>
    <w:rsid w:val="00776A3B"/>
    <w:rsid w:val="00777315"/>
    <w:rsid w:val="0077789C"/>
    <w:rsid w:val="00777D27"/>
    <w:rsid w:val="007802E4"/>
    <w:rsid w:val="00780919"/>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C"/>
    <w:rsid w:val="00791A00"/>
    <w:rsid w:val="00791B28"/>
    <w:rsid w:val="00791DDB"/>
    <w:rsid w:val="00792267"/>
    <w:rsid w:val="007927BC"/>
    <w:rsid w:val="00792CEE"/>
    <w:rsid w:val="007935D3"/>
    <w:rsid w:val="007936A8"/>
    <w:rsid w:val="0079465B"/>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61F5"/>
    <w:rsid w:val="007B63FA"/>
    <w:rsid w:val="007B7496"/>
    <w:rsid w:val="007B784E"/>
    <w:rsid w:val="007C0802"/>
    <w:rsid w:val="007C0A34"/>
    <w:rsid w:val="007C12BE"/>
    <w:rsid w:val="007C1468"/>
    <w:rsid w:val="007C1FDD"/>
    <w:rsid w:val="007C2739"/>
    <w:rsid w:val="007C2AB2"/>
    <w:rsid w:val="007C3616"/>
    <w:rsid w:val="007C3F51"/>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380"/>
    <w:rsid w:val="007C7D7C"/>
    <w:rsid w:val="007D05B2"/>
    <w:rsid w:val="007D05FA"/>
    <w:rsid w:val="007D0C44"/>
    <w:rsid w:val="007D1972"/>
    <w:rsid w:val="007D1F33"/>
    <w:rsid w:val="007D21D5"/>
    <w:rsid w:val="007D261B"/>
    <w:rsid w:val="007D2F73"/>
    <w:rsid w:val="007D3307"/>
    <w:rsid w:val="007D3504"/>
    <w:rsid w:val="007D44CE"/>
    <w:rsid w:val="007D54F8"/>
    <w:rsid w:val="007D5E27"/>
    <w:rsid w:val="007D6A1B"/>
    <w:rsid w:val="007D6F64"/>
    <w:rsid w:val="007D7CE2"/>
    <w:rsid w:val="007E0206"/>
    <w:rsid w:val="007E05BB"/>
    <w:rsid w:val="007E0681"/>
    <w:rsid w:val="007E1449"/>
    <w:rsid w:val="007E1782"/>
    <w:rsid w:val="007E25AB"/>
    <w:rsid w:val="007E2F41"/>
    <w:rsid w:val="007E3929"/>
    <w:rsid w:val="007E3D69"/>
    <w:rsid w:val="007E44FC"/>
    <w:rsid w:val="007E4B05"/>
    <w:rsid w:val="007E4D3C"/>
    <w:rsid w:val="007E52E5"/>
    <w:rsid w:val="007E5645"/>
    <w:rsid w:val="007E5AC2"/>
    <w:rsid w:val="007E71F6"/>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3BC"/>
    <w:rsid w:val="007F4605"/>
    <w:rsid w:val="007F4740"/>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54EC"/>
    <w:rsid w:val="00815777"/>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D9"/>
    <w:rsid w:val="00826DFE"/>
    <w:rsid w:val="00826E01"/>
    <w:rsid w:val="0082752D"/>
    <w:rsid w:val="008277A8"/>
    <w:rsid w:val="008278B6"/>
    <w:rsid w:val="00827D0C"/>
    <w:rsid w:val="008305CB"/>
    <w:rsid w:val="008307BB"/>
    <w:rsid w:val="008307ED"/>
    <w:rsid w:val="00830B3B"/>
    <w:rsid w:val="00833475"/>
    <w:rsid w:val="008334E6"/>
    <w:rsid w:val="0083350F"/>
    <w:rsid w:val="00834358"/>
    <w:rsid w:val="008346BD"/>
    <w:rsid w:val="00834923"/>
    <w:rsid w:val="0083592C"/>
    <w:rsid w:val="008359EB"/>
    <w:rsid w:val="008365AB"/>
    <w:rsid w:val="00836B7A"/>
    <w:rsid w:val="00837B90"/>
    <w:rsid w:val="00837C13"/>
    <w:rsid w:val="008409AA"/>
    <w:rsid w:val="00840FB8"/>
    <w:rsid w:val="008410ED"/>
    <w:rsid w:val="00841676"/>
    <w:rsid w:val="00842E0C"/>
    <w:rsid w:val="00842FF0"/>
    <w:rsid w:val="008435DD"/>
    <w:rsid w:val="00843796"/>
    <w:rsid w:val="00843A7A"/>
    <w:rsid w:val="00843BF1"/>
    <w:rsid w:val="00843F3F"/>
    <w:rsid w:val="008447F5"/>
    <w:rsid w:val="00845EE1"/>
    <w:rsid w:val="008461E3"/>
    <w:rsid w:val="00846292"/>
    <w:rsid w:val="00846C91"/>
    <w:rsid w:val="00846D75"/>
    <w:rsid w:val="00847116"/>
    <w:rsid w:val="00847C7A"/>
    <w:rsid w:val="008506E1"/>
    <w:rsid w:val="00850C1B"/>
    <w:rsid w:val="00850D96"/>
    <w:rsid w:val="008515EE"/>
    <w:rsid w:val="00851744"/>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AE3"/>
    <w:rsid w:val="008713B2"/>
    <w:rsid w:val="0087166C"/>
    <w:rsid w:val="00872415"/>
    <w:rsid w:val="00873DB0"/>
    <w:rsid w:val="00873DCA"/>
    <w:rsid w:val="00874009"/>
    <w:rsid w:val="00874158"/>
    <w:rsid w:val="008743F3"/>
    <w:rsid w:val="0087444A"/>
    <w:rsid w:val="00874B41"/>
    <w:rsid w:val="00874E61"/>
    <w:rsid w:val="00875139"/>
    <w:rsid w:val="00875410"/>
    <w:rsid w:val="0087555B"/>
    <w:rsid w:val="00877ED7"/>
    <w:rsid w:val="00880EDF"/>
    <w:rsid w:val="008811FD"/>
    <w:rsid w:val="00881483"/>
    <w:rsid w:val="0088208D"/>
    <w:rsid w:val="00882C1B"/>
    <w:rsid w:val="00882DE6"/>
    <w:rsid w:val="00883069"/>
    <w:rsid w:val="008834C2"/>
    <w:rsid w:val="008835D1"/>
    <w:rsid w:val="00883A20"/>
    <w:rsid w:val="00883D4D"/>
    <w:rsid w:val="00884007"/>
    <w:rsid w:val="00884232"/>
    <w:rsid w:val="00884B59"/>
    <w:rsid w:val="008850BA"/>
    <w:rsid w:val="00885580"/>
    <w:rsid w:val="00885876"/>
    <w:rsid w:val="00886185"/>
    <w:rsid w:val="008861D9"/>
    <w:rsid w:val="0088638C"/>
    <w:rsid w:val="008863C1"/>
    <w:rsid w:val="00886D2E"/>
    <w:rsid w:val="00886EDF"/>
    <w:rsid w:val="00887632"/>
    <w:rsid w:val="008877BF"/>
    <w:rsid w:val="008907C9"/>
    <w:rsid w:val="008908E5"/>
    <w:rsid w:val="00890D29"/>
    <w:rsid w:val="00891216"/>
    <w:rsid w:val="00891E1F"/>
    <w:rsid w:val="008927D4"/>
    <w:rsid w:val="008933F7"/>
    <w:rsid w:val="00893413"/>
    <w:rsid w:val="0089457E"/>
    <w:rsid w:val="00894B58"/>
    <w:rsid w:val="00894FDC"/>
    <w:rsid w:val="00895445"/>
    <w:rsid w:val="008957D3"/>
    <w:rsid w:val="00896414"/>
    <w:rsid w:val="008967FE"/>
    <w:rsid w:val="00896914"/>
    <w:rsid w:val="0089716F"/>
    <w:rsid w:val="008979BB"/>
    <w:rsid w:val="00897C71"/>
    <w:rsid w:val="008A03EB"/>
    <w:rsid w:val="008A08AC"/>
    <w:rsid w:val="008A0F54"/>
    <w:rsid w:val="008A0FE8"/>
    <w:rsid w:val="008A16F9"/>
    <w:rsid w:val="008A1D3E"/>
    <w:rsid w:val="008A2740"/>
    <w:rsid w:val="008A2B7F"/>
    <w:rsid w:val="008A3038"/>
    <w:rsid w:val="008A34C8"/>
    <w:rsid w:val="008A3E50"/>
    <w:rsid w:val="008A4A0F"/>
    <w:rsid w:val="008A4B16"/>
    <w:rsid w:val="008A4BA0"/>
    <w:rsid w:val="008A4C51"/>
    <w:rsid w:val="008A4D3D"/>
    <w:rsid w:val="008A4D63"/>
    <w:rsid w:val="008A4E11"/>
    <w:rsid w:val="008A4EE4"/>
    <w:rsid w:val="008A68C7"/>
    <w:rsid w:val="008A6D62"/>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2F4"/>
    <w:rsid w:val="008E07AE"/>
    <w:rsid w:val="008E0F52"/>
    <w:rsid w:val="008E19E2"/>
    <w:rsid w:val="008E216C"/>
    <w:rsid w:val="008E2316"/>
    <w:rsid w:val="008E2F55"/>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E7286"/>
    <w:rsid w:val="008F00DB"/>
    <w:rsid w:val="008F087F"/>
    <w:rsid w:val="008F1264"/>
    <w:rsid w:val="008F1CA0"/>
    <w:rsid w:val="008F2908"/>
    <w:rsid w:val="008F47C6"/>
    <w:rsid w:val="008F4F7F"/>
    <w:rsid w:val="008F6602"/>
    <w:rsid w:val="008F6647"/>
    <w:rsid w:val="008F700E"/>
    <w:rsid w:val="008F704E"/>
    <w:rsid w:val="008F75F7"/>
    <w:rsid w:val="00900343"/>
    <w:rsid w:val="009006A2"/>
    <w:rsid w:val="0090102B"/>
    <w:rsid w:val="00901448"/>
    <w:rsid w:val="00901BDF"/>
    <w:rsid w:val="00901C8D"/>
    <w:rsid w:val="00902A35"/>
    <w:rsid w:val="00903191"/>
    <w:rsid w:val="00903471"/>
    <w:rsid w:val="009036BC"/>
    <w:rsid w:val="00903B02"/>
    <w:rsid w:val="00903D30"/>
    <w:rsid w:val="00904414"/>
    <w:rsid w:val="00905197"/>
    <w:rsid w:val="0090526A"/>
    <w:rsid w:val="00905425"/>
    <w:rsid w:val="00905C47"/>
    <w:rsid w:val="00906379"/>
    <w:rsid w:val="009067A2"/>
    <w:rsid w:val="00906A8C"/>
    <w:rsid w:val="00906F5C"/>
    <w:rsid w:val="009071A2"/>
    <w:rsid w:val="009071AF"/>
    <w:rsid w:val="00907B75"/>
    <w:rsid w:val="00910189"/>
    <w:rsid w:val="009101EA"/>
    <w:rsid w:val="009106FC"/>
    <w:rsid w:val="009108E5"/>
    <w:rsid w:val="009118BB"/>
    <w:rsid w:val="0091191F"/>
    <w:rsid w:val="00911E7D"/>
    <w:rsid w:val="009120A9"/>
    <w:rsid w:val="009134C3"/>
    <w:rsid w:val="00915B81"/>
    <w:rsid w:val="00915D6B"/>
    <w:rsid w:val="00915F19"/>
    <w:rsid w:val="009160DF"/>
    <w:rsid w:val="009162C7"/>
    <w:rsid w:val="00916AF2"/>
    <w:rsid w:val="00916C4E"/>
    <w:rsid w:val="00916EC2"/>
    <w:rsid w:val="00920060"/>
    <w:rsid w:val="009213BD"/>
    <w:rsid w:val="00922609"/>
    <w:rsid w:val="009230A6"/>
    <w:rsid w:val="00924627"/>
    <w:rsid w:val="00924931"/>
    <w:rsid w:val="009250A8"/>
    <w:rsid w:val="00925522"/>
    <w:rsid w:val="009258B5"/>
    <w:rsid w:val="00925BE6"/>
    <w:rsid w:val="00926697"/>
    <w:rsid w:val="00926F61"/>
    <w:rsid w:val="00926FA9"/>
    <w:rsid w:val="0093011F"/>
    <w:rsid w:val="00930484"/>
    <w:rsid w:val="0093123D"/>
    <w:rsid w:val="009312B2"/>
    <w:rsid w:val="009314C2"/>
    <w:rsid w:val="009318D4"/>
    <w:rsid w:val="00933040"/>
    <w:rsid w:val="009330E9"/>
    <w:rsid w:val="009334A7"/>
    <w:rsid w:val="00934D97"/>
    <w:rsid w:val="009358EE"/>
    <w:rsid w:val="00935D15"/>
    <w:rsid w:val="00937C02"/>
    <w:rsid w:val="009411FB"/>
    <w:rsid w:val="009414A9"/>
    <w:rsid w:val="00941B71"/>
    <w:rsid w:val="00941DF9"/>
    <w:rsid w:val="0094214C"/>
    <w:rsid w:val="009421AD"/>
    <w:rsid w:val="0094221C"/>
    <w:rsid w:val="00943702"/>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24D2"/>
    <w:rsid w:val="0095285B"/>
    <w:rsid w:val="00953428"/>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10ED"/>
    <w:rsid w:val="00961EE9"/>
    <w:rsid w:val="00961FB2"/>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71592"/>
    <w:rsid w:val="00971617"/>
    <w:rsid w:val="009717F8"/>
    <w:rsid w:val="00971BE8"/>
    <w:rsid w:val="00971DDF"/>
    <w:rsid w:val="0097225C"/>
    <w:rsid w:val="009731D6"/>
    <w:rsid w:val="00973FC6"/>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45A"/>
    <w:rsid w:val="009826F1"/>
    <w:rsid w:val="0098289D"/>
    <w:rsid w:val="009828C5"/>
    <w:rsid w:val="00982EBF"/>
    <w:rsid w:val="00983341"/>
    <w:rsid w:val="009835E0"/>
    <w:rsid w:val="00983D46"/>
    <w:rsid w:val="00983DCA"/>
    <w:rsid w:val="00984FA1"/>
    <w:rsid w:val="00985BC7"/>
    <w:rsid w:val="00985C61"/>
    <w:rsid w:val="00985EF7"/>
    <w:rsid w:val="00986093"/>
    <w:rsid w:val="00986146"/>
    <w:rsid w:val="009865A1"/>
    <w:rsid w:val="00986651"/>
    <w:rsid w:val="00986CF9"/>
    <w:rsid w:val="0098727B"/>
    <w:rsid w:val="00987416"/>
    <w:rsid w:val="0098759F"/>
    <w:rsid w:val="0099089E"/>
    <w:rsid w:val="00990C0E"/>
    <w:rsid w:val="00990D75"/>
    <w:rsid w:val="00990EB3"/>
    <w:rsid w:val="00991093"/>
    <w:rsid w:val="0099163B"/>
    <w:rsid w:val="00991899"/>
    <w:rsid w:val="00992343"/>
    <w:rsid w:val="0099383D"/>
    <w:rsid w:val="009938B1"/>
    <w:rsid w:val="009939D1"/>
    <w:rsid w:val="00993C7D"/>
    <w:rsid w:val="00993CD5"/>
    <w:rsid w:val="00995301"/>
    <w:rsid w:val="009953AC"/>
    <w:rsid w:val="00995BD5"/>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4EA8"/>
    <w:rsid w:val="009A50A1"/>
    <w:rsid w:val="009A5389"/>
    <w:rsid w:val="009A6919"/>
    <w:rsid w:val="009A6AC7"/>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6546"/>
    <w:rsid w:val="009B76E3"/>
    <w:rsid w:val="009B76F9"/>
    <w:rsid w:val="009B7A72"/>
    <w:rsid w:val="009B7BB8"/>
    <w:rsid w:val="009B7F2C"/>
    <w:rsid w:val="009C019D"/>
    <w:rsid w:val="009C0E9B"/>
    <w:rsid w:val="009C126A"/>
    <w:rsid w:val="009C18B5"/>
    <w:rsid w:val="009C1A66"/>
    <w:rsid w:val="009C1D4C"/>
    <w:rsid w:val="009C2559"/>
    <w:rsid w:val="009C2DD2"/>
    <w:rsid w:val="009C3982"/>
    <w:rsid w:val="009C441F"/>
    <w:rsid w:val="009C4A07"/>
    <w:rsid w:val="009C4B8E"/>
    <w:rsid w:val="009C51D5"/>
    <w:rsid w:val="009C543C"/>
    <w:rsid w:val="009C599A"/>
    <w:rsid w:val="009C5BFE"/>
    <w:rsid w:val="009C5EFF"/>
    <w:rsid w:val="009C650E"/>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8A7"/>
    <w:rsid w:val="009D79F4"/>
    <w:rsid w:val="009D7BBC"/>
    <w:rsid w:val="009D7D19"/>
    <w:rsid w:val="009E05C8"/>
    <w:rsid w:val="009E126D"/>
    <w:rsid w:val="009E1473"/>
    <w:rsid w:val="009E1E10"/>
    <w:rsid w:val="009E22B9"/>
    <w:rsid w:val="009E33D7"/>
    <w:rsid w:val="009E3CD1"/>
    <w:rsid w:val="009E488D"/>
    <w:rsid w:val="009E5144"/>
    <w:rsid w:val="009E5520"/>
    <w:rsid w:val="009E5AF5"/>
    <w:rsid w:val="009E5EB5"/>
    <w:rsid w:val="009E74F0"/>
    <w:rsid w:val="009E7918"/>
    <w:rsid w:val="009E7CE8"/>
    <w:rsid w:val="009E7F23"/>
    <w:rsid w:val="009F0768"/>
    <w:rsid w:val="009F08F4"/>
    <w:rsid w:val="009F102A"/>
    <w:rsid w:val="009F151C"/>
    <w:rsid w:val="009F1CE0"/>
    <w:rsid w:val="009F2A19"/>
    <w:rsid w:val="009F514E"/>
    <w:rsid w:val="009F5474"/>
    <w:rsid w:val="009F5825"/>
    <w:rsid w:val="009F710A"/>
    <w:rsid w:val="009F7867"/>
    <w:rsid w:val="009F7A9F"/>
    <w:rsid w:val="009F7D66"/>
    <w:rsid w:val="009F7F43"/>
    <w:rsid w:val="00A005DE"/>
    <w:rsid w:val="00A008BD"/>
    <w:rsid w:val="00A00BD2"/>
    <w:rsid w:val="00A00E56"/>
    <w:rsid w:val="00A00E99"/>
    <w:rsid w:val="00A021C8"/>
    <w:rsid w:val="00A027F3"/>
    <w:rsid w:val="00A02D11"/>
    <w:rsid w:val="00A03346"/>
    <w:rsid w:val="00A03877"/>
    <w:rsid w:val="00A03978"/>
    <w:rsid w:val="00A03AB1"/>
    <w:rsid w:val="00A03FD5"/>
    <w:rsid w:val="00A0496D"/>
    <w:rsid w:val="00A04A83"/>
    <w:rsid w:val="00A04D7E"/>
    <w:rsid w:val="00A051D9"/>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DBE"/>
    <w:rsid w:val="00A16F51"/>
    <w:rsid w:val="00A179E0"/>
    <w:rsid w:val="00A17C4F"/>
    <w:rsid w:val="00A20563"/>
    <w:rsid w:val="00A205AF"/>
    <w:rsid w:val="00A20653"/>
    <w:rsid w:val="00A20833"/>
    <w:rsid w:val="00A20A39"/>
    <w:rsid w:val="00A221A4"/>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2DB"/>
    <w:rsid w:val="00A35D9E"/>
    <w:rsid w:val="00A35F8F"/>
    <w:rsid w:val="00A36155"/>
    <w:rsid w:val="00A3629E"/>
    <w:rsid w:val="00A365AD"/>
    <w:rsid w:val="00A377E1"/>
    <w:rsid w:val="00A37E95"/>
    <w:rsid w:val="00A4065E"/>
    <w:rsid w:val="00A408BE"/>
    <w:rsid w:val="00A40F74"/>
    <w:rsid w:val="00A40FFC"/>
    <w:rsid w:val="00A4168F"/>
    <w:rsid w:val="00A41E8A"/>
    <w:rsid w:val="00A4227C"/>
    <w:rsid w:val="00A42A85"/>
    <w:rsid w:val="00A42BB5"/>
    <w:rsid w:val="00A42D07"/>
    <w:rsid w:val="00A44B43"/>
    <w:rsid w:val="00A4503E"/>
    <w:rsid w:val="00A450C0"/>
    <w:rsid w:val="00A45468"/>
    <w:rsid w:val="00A4552B"/>
    <w:rsid w:val="00A458F0"/>
    <w:rsid w:val="00A4643D"/>
    <w:rsid w:val="00A46F33"/>
    <w:rsid w:val="00A471A8"/>
    <w:rsid w:val="00A4791B"/>
    <w:rsid w:val="00A47FFC"/>
    <w:rsid w:val="00A50901"/>
    <w:rsid w:val="00A50A34"/>
    <w:rsid w:val="00A50A48"/>
    <w:rsid w:val="00A51180"/>
    <w:rsid w:val="00A5118A"/>
    <w:rsid w:val="00A51242"/>
    <w:rsid w:val="00A51522"/>
    <w:rsid w:val="00A51573"/>
    <w:rsid w:val="00A51A5E"/>
    <w:rsid w:val="00A52873"/>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E91"/>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445A"/>
    <w:rsid w:val="00A74692"/>
    <w:rsid w:val="00A75A52"/>
    <w:rsid w:val="00A7618B"/>
    <w:rsid w:val="00A7640B"/>
    <w:rsid w:val="00A7673C"/>
    <w:rsid w:val="00A773A8"/>
    <w:rsid w:val="00A7778B"/>
    <w:rsid w:val="00A803BC"/>
    <w:rsid w:val="00A80969"/>
    <w:rsid w:val="00A817A8"/>
    <w:rsid w:val="00A81FD5"/>
    <w:rsid w:val="00A82F78"/>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9C0"/>
    <w:rsid w:val="00AA0B9E"/>
    <w:rsid w:val="00AA1087"/>
    <w:rsid w:val="00AA161A"/>
    <w:rsid w:val="00AA1826"/>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3E3"/>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D06"/>
    <w:rsid w:val="00AC429F"/>
    <w:rsid w:val="00AC45F2"/>
    <w:rsid w:val="00AC4F50"/>
    <w:rsid w:val="00AC54AE"/>
    <w:rsid w:val="00AC57E7"/>
    <w:rsid w:val="00AC60B4"/>
    <w:rsid w:val="00AC67B6"/>
    <w:rsid w:val="00AC6AF3"/>
    <w:rsid w:val="00AC7B9A"/>
    <w:rsid w:val="00AC7BF9"/>
    <w:rsid w:val="00AC7D98"/>
    <w:rsid w:val="00AD00C5"/>
    <w:rsid w:val="00AD0103"/>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C4C"/>
    <w:rsid w:val="00AE5439"/>
    <w:rsid w:val="00AE55C1"/>
    <w:rsid w:val="00AE5A6A"/>
    <w:rsid w:val="00AE61B2"/>
    <w:rsid w:val="00AE6C0D"/>
    <w:rsid w:val="00AE718E"/>
    <w:rsid w:val="00AE7751"/>
    <w:rsid w:val="00AE78D1"/>
    <w:rsid w:val="00AE7F89"/>
    <w:rsid w:val="00AF04BC"/>
    <w:rsid w:val="00AF142A"/>
    <w:rsid w:val="00AF2D54"/>
    <w:rsid w:val="00AF3458"/>
    <w:rsid w:val="00AF3BDE"/>
    <w:rsid w:val="00AF3F7B"/>
    <w:rsid w:val="00AF42B4"/>
    <w:rsid w:val="00AF4564"/>
    <w:rsid w:val="00AF458F"/>
    <w:rsid w:val="00AF4B8A"/>
    <w:rsid w:val="00AF4F1B"/>
    <w:rsid w:val="00AF56F6"/>
    <w:rsid w:val="00AF5EC6"/>
    <w:rsid w:val="00AF66B1"/>
    <w:rsid w:val="00AF6C38"/>
    <w:rsid w:val="00AF6E8A"/>
    <w:rsid w:val="00AF7213"/>
    <w:rsid w:val="00AF7771"/>
    <w:rsid w:val="00AF7822"/>
    <w:rsid w:val="00AF7D92"/>
    <w:rsid w:val="00B0037A"/>
    <w:rsid w:val="00B008BF"/>
    <w:rsid w:val="00B00EC8"/>
    <w:rsid w:val="00B011CC"/>
    <w:rsid w:val="00B0133B"/>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43A9"/>
    <w:rsid w:val="00B14ADE"/>
    <w:rsid w:val="00B1513F"/>
    <w:rsid w:val="00B15B89"/>
    <w:rsid w:val="00B1746F"/>
    <w:rsid w:val="00B20027"/>
    <w:rsid w:val="00B20725"/>
    <w:rsid w:val="00B2087E"/>
    <w:rsid w:val="00B20B11"/>
    <w:rsid w:val="00B20B94"/>
    <w:rsid w:val="00B20D5C"/>
    <w:rsid w:val="00B20D8A"/>
    <w:rsid w:val="00B210FF"/>
    <w:rsid w:val="00B22098"/>
    <w:rsid w:val="00B22E28"/>
    <w:rsid w:val="00B23167"/>
    <w:rsid w:val="00B248D0"/>
    <w:rsid w:val="00B24A5C"/>
    <w:rsid w:val="00B24BBA"/>
    <w:rsid w:val="00B24CB2"/>
    <w:rsid w:val="00B252B0"/>
    <w:rsid w:val="00B2628E"/>
    <w:rsid w:val="00B266B0"/>
    <w:rsid w:val="00B26720"/>
    <w:rsid w:val="00B26A86"/>
    <w:rsid w:val="00B27921"/>
    <w:rsid w:val="00B3000E"/>
    <w:rsid w:val="00B30A83"/>
    <w:rsid w:val="00B30EEE"/>
    <w:rsid w:val="00B318FA"/>
    <w:rsid w:val="00B326A8"/>
    <w:rsid w:val="00B3291A"/>
    <w:rsid w:val="00B329EB"/>
    <w:rsid w:val="00B32FCD"/>
    <w:rsid w:val="00B33508"/>
    <w:rsid w:val="00B3377E"/>
    <w:rsid w:val="00B34636"/>
    <w:rsid w:val="00B34B2A"/>
    <w:rsid w:val="00B34E63"/>
    <w:rsid w:val="00B35B69"/>
    <w:rsid w:val="00B35DA4"/>
    <w:rsid w:val="00B363B0"/>
    <w:rsid w:val="00B36598"/>
    <w:rsid w:val="00B365C6"/>
    <w:rsid w:val="00B3702C"/>
    <w:rsid w:val="00B37359"/>
    <w:rsid w:val="00B40203"/>
    <w:rsid w:val="00B40A96"/>
    <w:rsid w:val="00B4107B"/>
    <w:rsid w:val="00B4184B"/>
    <w:rsid w:val="00B41B69"/>
    <w:rsid w:val="00B41E1F"/>
    <w:rsid w:val="00B422A7"/>
    <w:rsid w:val="00B428AF"/>
    <w:rsid w:val="00B42A32"/>
    <w:rsid w:val="00B42FA6"/>
    <w:rsid w:val="00B4399E"/>
    <w:rsid w:val="00B43A16"/>
    <w:rsid w:val="00B44291"/>
    <w:rsid w:val="00B44F30"/>
    <w:rsid w:val="00B4533D"/>
    <w:rsid w:val="00B45CE1"/>
    <w:rsid w:val="00B46388"/>
    <w:rsid w:val="00B469AD"/>
    <w:rsid w:val="00B46A75"/>
    <w:rsid w:val="00B470A7"/>
    <w:rsid w:val="00B47C18"/>
    <w:rsid w:val="00B500CD"/>
    <w:rsid w:val="00B505B9"/>
    <w:rsid w:val="00B50781"/>
    <w:rsid w:val="00B50A3F"/>
    <w:rsid w:val="00B5109D"/>
    <w:rsid w:val="00B520A2"/>
    <w:rsid w:val="00B5239C"/>
    <w:rsid w:val="00B53259"/>
    <w:rsid w:val="00B532B0"/>
    <w:rsid w:val="00B53893"/>
    <w:rsid w:val="00B53B66"/>
    <w:rsid w:val="00B54410"/>
    <w:rsid w:val="00B548C2"/>
    <w:rsid w:val="00B54B6A"/>
    <w:rsid w:val="00B55428"/>
    <w:rsid w:val="00B55B12"/>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129A"/>
    <w:rsid w:val="00B721CD"/>
    <w:rsid w:val="00B7228B"/>
    <w:rsid w:val="00B725D7"/>
    <w:rsid w:val="00B7267A"/>
    <w:rsid w:val="00B726FF"/>
    <w:rsid w:val="00B72A5B"/>
    <w:rsid w:val="00B72AA4"/>
    <w:rsid w:val="00B72E0B"/>
    <w:rsid w:val="00B74747"/>
    <w:rsid w:val="00B75454"/>
    <w:rsid w:val="00B75D56"/>
    <w:rsid w:val="00B76BCD"/>
    <w:rsid w:val="00B76EE9"/>
    <w:rsid w:val="00B76F0F"/>
    <w:rsid w:val="00B77231"/>
    <w:rsid w:val="00B77880"/>
    <w:rsid w:val="00B779C4"/>
    <w:rsid w:val="00B77B84"/>
    <w:rsid w:val="00B80D90"/>
    <w:rsid w:val="00B8102E"/>
    <w:rsid w:val="00B81AE6"/>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2D25"/>
    <w:rsid w:val="00B93008"/>
    <w:rsid w:val="00B9313C"/>
    <w:rsid w:val="00B93242"/>
    <w:rsid w:val="00B933DF"/>
    <w:rsid w:val="00B93675"/>
    <w:rsid w:val="00B9406D"/>
    <w:rsid w:val="00B94BA7"/>
    <w:rsid w:val="00B94CCF"/>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63A"/>
    <w:rsid w:val="00BA76A9"/>
    <w:rsid w:val="00BA7DF6"/>
    <w:rsid w:val="00BB0595"/>
    <w:rsid w:val="00BB2585"/>
    <w:rsid w:val="00BB2F36"/>
    <w:rsid w:val="00BB3E2B"/>
    <w:rsid w:val="00BB5480"/>
    <w:rsid w:val="00BB55BA"/>
    <w:rsid w:val="00BB5D1C"/>
    <w:rsid w:val="00BB601D"/>
    <w:rsid w:val="00BB6552"/>
    <w:rsid w:val="00BB65E0"/>
    <w:rsid w:val="00BB6B9B"/>
    <w:rsid w:val="00BB754F"/>
    <w:rsid w:val="00BC0058"/>
    <w:rsid w:val="00BC0166"/>
    <w:rsid w:val="00BC07D4"/>
    <w:rsid w:val="00BC0A5D"/>
    <w:rsid w:val="00BC0BE3"/>
    <w:rsid w:val="00BC1AD9"/>
    <w:rsid w:val="00BC1B34"/>
    <w:rsid w:val="00BC3257"/>
    <w:rsid w:val="00BC32E7"/>
    <w:rsid w:val="00BC4F81"/>
    <w:rsid w:val="00BC5670"/>
    <w:rsid w:val="00BC58B9"/>
    <w:rsid w:val="00BC62C9"/>
    <w:rsid w:val="00BC63BE"/>
    <w:rsid w:val="00BC65A6"/>
    <w:rsid w:val="00BC65AB"/>
    <w:rsid w:val="00BC7581"/>
    <w:rsid w:val="00BD23A3"/>
    <w:rsid w:val="00BD2E78"/>
    <w:rsid w:val="00BD2E8D"/>
    <w:rsid w:val="00BD2F13"/>
    <w:rsid w:val="00BD3056"/>
    <w:rsid w:val="00BD3846"/>
    <w:rsid w:val="00BD3E68"/>
    <w:rsid w:val="00BD4E05"/>
    <w:rsid w:val="00BD5237"/>
    <w:rsid w:val="00BD598A"/>
    <w:rsid w:val="00BD5C7A"/>
    <w:rsid w:val="00BD5DAF"/>
    <w:rsid w:val="00BD691C"/>
    <w:rsid w:val="00BD6A69"/>
    <w:rsid w:val="00BD723F"/>
    <w:rsid w:val="00BD75B4"/>
    <w:rsid w:val="00BD7D14"/>
    <w:rsid w:val="00BE02B4"/>
    <w:rsid w:val="00BE2641"/>
    <w:rsid w:val="00BE28C1"/>
    <w:rsid w:val="00BE29CA"/>
    <w:rsid w:val="00BE2E70"/>
    <w:rsid w:val="00BE305F"/>
    <w:rsid w:val="00BE3492"/>
    <w:rsid w:val="00BE3B62"/>
    <w:rsid w:val="00BE4619"/>
    <w:rsid w:val="00BE4C1E"/>
    <w:rsid w:val="00BE4EC9"/>
    <w:rsid w:val="00BE5D98"/>
    <w:rsid w:val="00BE631E"/>
    <w:rsid w:val="00BE6BEC"/>
    <w:rsid w:val="00BE6DEE"/>
    <w:rsid w:val="00BE706D"/>
    <w:rsid w:val="00BE74EF"/>
    <w:rsid w:val="00BE7B3F"/>
    <w:rsid w:val="00BF0459"/>
    <w:rsid w:val="00BF05AD"/>
    <w:rsid w:val="00BF0CCF"/>
    <w:rsid w:val="00BF0FC5"/>
    <w:rsid w:val="00BF10BC"/>
    <w:rsid w:val="00BF1EA5"/>
    <w:rsid w:val="00BF1F6B"/>
    <w:rsid w:val="00BF21AC"/>
    <w:rsid w:val="00BF25F1"/>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C00C90"/>
    <w:rsid w:val="00C00DA5"/>
    <w:rsid w:val="00C019B5"/>
    <w:rsid w:val="00C01BCE"/>
    <w:rsid w:val="00C01C06"/>
    <w:rsid w:val="00C027D5"/>
    <w:rsid w:val="00C030B8"/>
    <w:rsid w:val="00C03309"/>
    <w:rsid w:val="00C037E0"/>
    <w:rsid w:val="00C038FD"/>
    <w:rsid w:val="00C04217"/>
    <w:rsid w:val="00C042BC"/>
    <w:rsid w:val="00C0576E"/>
    <w:rsid w:val="00C072FE"/>
    <w:rsid w:val="00C07692"/>
    <w:rsid w:val="00C11ADE"/>
    <w:rsid w:val="00C11C42"/>
    <w:rsid w:val="00C126E0"/>
    <w:rsid w:val="00C128BC"/>
    <w:rsid w:val="00C12E39"/>
    <w:rsid w:val="00C13D47"/>
    <w:rsid w:val="00C14164"/>
    <w:rsid w:val="00C14C53"/>
    <w:rsid w:val="00C15D8E"/>
    <w:rsid w:val="00C15F48"/>
    <w:rsid w:val="00C15FA3"/>
    <w:rsid w:val="00C16BD9"/>
    <w:rsid w:val="00C16D3D"/>
    <w:rsid w:val="00C16EDD"/>
    <w:rsid w:val="00C17012"/>
    <w:rsid w:val="00C178FB"/>
    <w:rsid w:val="00C17DF9"/>
    <w:rsid w:val="00C201EB"/>
    <w:rsid w:val="00C20ACC"/>
    <w:rsid w:val="00C2149E"/>
    <w:rsid w:val="00C21D6D"/>
    <w:rsid w:val="00C22B28"/>
    <w:rsid w:val="00C22D3F"/>
    <w:rsid w:val="00C230F7"/>
    <w:rsid w:val="00C23F78"/>
    <w:rsid w:val="00C24046"/>
    <w:rsid w:val="00C2500E"/>
    <w:rsid w:val="00C250E0"/>
    <w:rsid w:val="00C25484"/>
    <w:rsid w:val="00C2557D"/>
    <w:rsid w:val="00C257B7"/>
    <w:rsid w:val="00C26D2F"/>
    <w:rsid w:val="00C272E8"/>
    <w:rsid w:val="00C301A9"/>
    <w:rsid w:val="00C30685"/>
    <w:rsid w:val="00C30ABC"/>
    <w:rsid w:val="00C30B60"/>
    <w:rsid w:val="00C311E7"/>
    <w:rsid w:val="00C31FAA"/>
    <w:rsid w:val="00C33359"/>
    <w:rsid w:val="00C348D6"/>
    <w:rsid w:val="00C3504C"/>
    <w:rsid w:val="00C365E7"/>
    <w:rsid w:val="00C36835"/>
    <w:rsid w:val="00C36E34"/>
    <w:rsid w:val="00C3774D"/>
    <w:rsid w:val="00C40292"/>
    <w:rsid w:val="00C40388"/>
    <w:rsid w:val="00C404D7"/>
    <w:rsid w:val="00C404EE"/>
    <w:rsid w:val="00C407C3"/>
    <w:rsid w:val="00C4171B"/>
    <w:rsid w:val="00C41C7A"/>
    <w:rsid w:val="00C42689"/>
    <w:rsid w:val="00C42988"/>
    <w:rsid w:val="00C42BD4"/>
    <w:rsid w:val="00C43FF0"/>
    <w:rsid w:val="00C44003"/>
    <w:rsid w:val="00C44124"/>
    <w:rsid w:val="00C44641"/>
    <w:rsid w:val="00C45EF5"/>
    <w:rsid w:val="00C46B7E"/>
    <w:rsid w:val="00C474D6"/>
    <w:rsid w:val="00C47538"/>
    <w:rsid w:val="00C5047D"/>
    <w:rsid w:val="00C5099B"/>
    <w:rsid w:val="00C50A4E"/>
    <w:rsid w:val="00C51C37"/>
    <w:rsid w:val="00C520B1"/>
    <w:rsid w:val="00C522D6"/>
    <w:rsid w:val="00C52BFC"/>
    <w:rsid w:val="00C52C52"/>
    <w:rsid w:val="00C52F4C"/>
    <w:rsid w:val="00C54020"/>
    <w:rsid w:val="00C5406F"/>
    <w:rsid w:val="00C545C5"/>
    <w:rsid w:val="00C54817"/>
    <w:rsid w:val="00C548D5"/>
    <w:rsid w:val="00C54F35"/>
    <w:rsid w:val="00C55566"/>
    <w:rsid w:val="00C5772F"/>
    <w:rsid w:val="00C57A01"/>
    <w:rsid w:val="00C57A2D"/>
    <w:rsid w:val="00C60726"/>
    <w:rsid w:val="00C60B07"/>
    <w:rsid w:val="00C61CF5"/>
    <w:rsid w:val="00C61D4B"/>
    <w:rsid w:val="00C6250E"/>
    <w:rsid w:val="00C62B0A"/>
    <w:rsid w:val="00C62EFE"/>
    <w:rsid w:val="00C63C52"/>
    <w:rsid w:val="00C63F08"/>
    <w:rsid w:val="00C643A0"/>
    <w:rsid w:val="00C64D8E"/>
    <w:rsid w:val="00C6528C"/>
    <w:rsid w:val="00C65B99"/>
    <w:rsid w:val="00C661E8"/>
    <w:rsid w:val="00C662AD"/>
    <w:rsid w:val="00C669FD"/>
    <w:rsid w:val="00C70084"/>
    <w:rsid w:val="00C7090B"/>
    <w:rsid w:val="00C7183D"/>
    <w:rsid w:val="00C7235B"/>
    <w:rsid w:val="00C72E18"/>
    <w:rsid w:val="00C72FDE"/>
    <w:rsid w:val="00C731AD"/>
    <w:rsid w:val="00C73503"/>
    <w:rsid w:val="00C7380B"/>
    <w:rsid w:val="00C738B6"/>
    <w:rsid w:val="00C7398C"/>
    <w:rsid w:val="00C73B55"/>
    <w:rsid w:val="00C74421"/>
    <w:rsid w:val="00C7478F"/>
    <w:rsid w:val="00C758DC"/>
    <w:rsid w:val="00C75B8A"/>
    <w:rsid w:val="00C75F2F"/>
    <w:rsid w:val="00C75FEE"/>
    <w:rsid w:val="00C76062"/>
    <w:rsid w:val="00C76730"/>
    <w:rsid w:val="00C767FA"/>
    <w:rsid w:val="00C76F1D"/>
    <w:rsid w:val="00C774D7"/>
    <w:rsid w:val="00C77937"/>
    <w:rsid w:val="00C77CA4"/>
    <w:rsid w:val="00C77D26"/>
    <w:rsid w:val="00C80505"/>
    <w:rsid w:val="00C80B4C"/>
    <w:rsid w:val="00C80BDF"/>
    <w:rsid w:val="00C815DF"/>
    <w:rsid w:val="00C81819"/>
    <w:rsid w:val="00C819DB"/>
    <w:rsid w:val="00C81B1E"/>
    <w:rsid w:val="00C81BC9"/>
    <w:rsid w:val="00C82FEE"/>
    <w:rsid w:val="00C833C7"/>
    <w:rsid w:val="00C83826"/>
    <w:rsid w:val="00C8447F"/>
    <w:rsid w:val="00C84D39"/>
    <w:rsid w:val="00C85277"/>
    <w:rsid w:val="00C85806"/>
    <w:rsid w:val="00C858B8"/>
    <w:rsid w:val="00C85D19"/>
    <w:rsid w:val="00C85D76"/>
    <w:rsid w:val="00C87082"/>
    <w:rsid w:val="00C873AC"/>
    <w:rsid w:val="00C87A45"/>
    <w:rsid w:val="00C87DA6"/>
    <w:rsid w:val="00C87E44"/>
    <w:rsid w:val="00C87F8B"/>
    <w:rsid w:val="00C91857"/>
    <w:rsid w:val="00C9213B"/>
    <w:rsid w:val="00C92217"/>
    <w:rsid w:val="00C92970"/>
    <w:rsid w:val="00C92F9D"/>
    <w:rsid w:val="00C93462"/>
    <w:rsid w:val="00C93563"/>
    <w:rsid w:val="00C939C4"/>
    <w:rsid w:val="00C94384"/>
    <w:rsid w:val="00C94A34"/>
    <w:rsid w:val="00C94C2B"/>
    <w:rsid w:val="00C94F73"/>
    <w:rsid w:val="00C95609"/>
    <w:rsid w:val="00C95C33"/>
    <w:rsid w:val="00C962B6"/>
    <w:rsid w:val="00C96410"/>
    <w:rsid w:val="00C96BFE"/>
    <w:rsid w:val="00C96F79"/>
    <w:rsid w:val="00C974FD"/>
    <w:rsid w:val="00C97CF9"/>
    <w:rsid w:val="00CA1694"/>
    <w:rsid w:val="00CA17DD"/>
    <w:rsid w:val="00CA1863"/>
    <w:rsid w:val="00CA1941"/>
    <w:rsid w:val="00CA26CE"/>
    <w:rsid w:val="00CA272B"/>
    <w:rsid w:val="00CA2827"/>
    <w:rsid w:val="00CA2B24"/>
    <w:rsid w:val="00CA3022"/>
    <w:rsid w:val="00CA3458"/>
    <w:rsid w:val="00CA391D"/>
    <w:rsid w:val="00CA3ACD"/>
    <w:rsid w:val="00CA3C95"/>
    <w:rsid w:val="00CA44A9"/>
    <w:rsid w:val="00CA4F8B"/>
    <w:rsid w:val="00CA52AC"/>
    <w:rsid w:val="00CA5445"/>
    <w:rsid w:val="00CA5F79"/>
    <w:rsid w:val="00CA602E"/>
    <w:rsid w:val="00CA6881"/>
    <w:rsid w:val="00CB0007"/>
    <w:rsid w:val="00CB0072"/>
    <w:rsid w:val="00CB01B8"/>
    <w:rsid w:val="00CB04EF"/>
    <w:rsid w:val="00CB07E0"/>
    <w:rsid w:val="00CB09DA"/>
    <w:rsid w:val="00CB0BD9"/>
    <w:rsid w:val="00CB17C5"/>
    <w:rsid w:val="00CB1CAC"/>
    <w:rsid w:val="00CB1D31"/>
    <w:rsid w:val="00CB1DE8"/>
    <w:rsid w:val="00CB1E3B"/>
    <w:rsid w:val="00CB1F1D"/>
    <w:rsid w:val="00CB2A94"/>
    <w:rsid w:val="00CB318E"/>
    <w:rsid w:val="00CB3CB5"/>
    <w:rsid w:val="00CB40AB"/>
    <w:rsid w:val="00CB48D7"/>
    <w:rsid w:val="00CB4D7E"/>
    <w:rsid w:val="00CB5AD4"/>
    <w:rsid w:val="00CB6795"/>
    <w:rsid w:val="00CB6BEC"/>
    <w:rsid w:val="00CB71F8"/>
    <w:rsid w:val="00CC180A"/>
    <w:rsid w:val="00CC1948"/>
    <w:rsid w:val="00CC26DB"/>
    <w:rsid w:val="00CC300C"/>
    <w:rsid w:val="00CC35AE"/>
    <w:rsid w:val="00CC3DAA"/>
    <w:rsid w:val="00CC3FE9"/>
    <w:rsid w:val="00CC4C2C"/>
    <w:rsid w:val="00CC4EB8"/>
    <w:rsid w:val="00CC5057"/>
    <w:rsid w:val="00CC525D"/>
    <w:rsid w:val="00CC544B"/>
    <w:rsid w:val="00CD0090"/>
    <w:rsid w:val="00CD078F"/>
    <w:rsid w:val="00CD0AF2"/>
    <w:rsid w:val="00CD121E"/>
    <w:rsid w:val="00CD185D"/>
    <w:rsid w:val="00CD28F0"/>
    <w:rsid w:val="00CD29B9"/>
    <w:rsid w:val="00CD31F8"/>
    <w:rsid w:val="00CD3D15"/>
    <w:rsid w:val="00CD3ED8"/>
    <w:rsid w:val="00CD4148"/>
    <w:rsid w:val="00CD4589"/>
    <w:rsid w:val="00CD46ED"/>
    <w:rsid w:val="00CD497A"/>
    <w:rsid w:val="00CD5633"/>
    <w:rsid w:val="00CD6437"/>
    <w:rsid w:val="00CD65B3"/>
    <w:rsid w:val="00CD6871"/>
    <w:rsid w:val="00CD761D"/>
    <w:rsid w:val="00CD76B5"/>
    <w:rsid w:val="00CD78A5"/>
    <w:rsid w:val="00CD78B9"/>
    <w:rsid w:val="00CE1D01"/>
    <w:rsid w:val="00CE2323"/>
    <w:rsid w:val="00CE2346"/>
    <w:rsid w:val="00CE3036"/>
    <w:rsid w:val="00CE3CE1"/>
    <w:rsid w:val="00CE42BA"/>
    <w:rsid w:val="00CE55F7"/>
    <w:rsid w:val="00CE6B04"/>
    <w:rsid w:val="00CE6F0F"/>
    <w:rsid w:val="00CE704B"/>
    <w:rsid w:val="00CE74CD"/>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F2"/>
    <w:rsid w:val="00D131A5"/>
    <w:rsid w:val="00D141A6"/>
    <w:rsid w:val="00D14487"/>
    <w:rsid w:val="00D14AE2"/>
    <w:rsid w:val="00D1540A"/>
    <w:rsid w:val="00D1540C"/>
    <w:rsid w:val="00D15CB1"/>
    <w:rsid w:val="00D15E7E"/>
    <w:rsid w:val="00D16058"/>
    <w:rsid w:val="00D165BB"/>
    <w:rsid w:val="00D16FDD"/>
    <w:rsid w:val="00D20016"/>
    <w:rsid w:val="00D207A7"/>
    <w:rsid w:val="00D218E1"/>
    <w:rsid w:val="00D22244"/>
    <w:rsid w:val="00D22378"/>
    <w:rsid w:val="00D2279F"/>
    <w:rsid w:val="00D22AF1"/>
    <w:rsid w:val="00D22E93"/>
    <w:rsid w:val="00D239FC"/>
    <w:rsid w:val="00D24064"/>
    <w:rsid w:val="00D242DA"/>
    <w:rsid w:val="00D247EC"/>
    <w:rsid w:val="00D249CC"/>
    <w:rsid w:val="00D24B4D"/>
    <w:rsid w:val="00D262F1"/>
    <w:rsid w:val="00D26448"/>
    <w:rsid w:val="00D264CE"/>
    <w:rsid w:val="00D26670"/>
    <w:rsid w:val="00D2670E"/>
    <w:rsid w:val="00D26910"/>
    <w:rsid w:val="00D26A17"/>
    <w:rsid w:val="00D27B8B"/>
    <w:rsid w:val="00D30CF0"/>
    <w:rsid w:val="00D31637"/>
    <w:rsid w:val="00D31681"/>
    <w:rsid w:val="00D3191C"/>
    <w:rsid w:val="00D31B6E"/>
    <w:rsid w:val="00D3232B"/>
    <w:rsid w:val="00D3239F"/>
    <w:rsid w:val="00D324A4"/>
    <w:rsid w:val="00D3250C"/>
    <w:rsid w:val="00D328F6"/>
    <w:rsid w:val="00D33282"/>
    <w:rsid w:val="00D332AA"/>
    <w:rsid w:val="00D33914"/>
    <w:rsid w:val="00D345D4"/>
    <w:rsid w:val="00D3462C"/>
    <w:rsid w:val="00D34DEB"/>
    <w:rsid w:val="00D35198"/>
    <w:rsid w:val="00D353EC"/>
    <w:rsid w:val="00D3584B"/>
    <w:rsid w:val="00D35A85"/>
    <w:rsid w:val="00D35F97"/>
    <w:rsid w:val="00D36964"/>
    <w:rsid w:val="00D37A1A"/>
    <w:rsid w:val="00D401F1"/>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62F"/>
    <w:rsid w:val="00D46A4D"/>
    <w:rsid w:val="00D46F1B"/>
    <w:rsid w:val="00D475FB"/>
    <w:rsid w:val="00D47C16"/>
    <w:rsid w:val="00D500D2"/>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B5F"/>
    <w:rsid w:val="00D5732D"/>
    <w:rsid w:val="00D57A3F"/>
    <w:rsid w:val="00D57AF0"/>
    <w:rsid w:val="00D57DCD"/>
    <w:rsid w:val="00D60BF4"/>
    <w:rsid w:val="00D6127E"/>
    <w:rsid w:val="00D61815"/>
    <w:rsid w:val="00D61C46"/>
    <w:rsid w:val="00D627E3"/>
    <w:rsid w:val="00D62A6F"/>
    <w:rsid w:val="00D62ECD"/>
    <w:rsid w:val="00D62FF0"/>
    <w:rsid w:val="00D633FC"/>
    <w:rsid w:val="00D64426"/>
    <w:rsid w:val="00D64475"/>
    <w:rsid w:val="00D647E0"/>
    <w:rsid w:val="00D64A2A"/>
    <w:rsid w:val="00D6534B"/>
    <w:rsid w:val="00D65D78"/>
    <w:rsid w:val="00D660AE"/>
    <w:rsid w:val="00D66A8C"/>
    <w:rsid w:val="00D66AAA"/>
    <w:rsid w:val="00D66B04"/>
    <w:rsid w:val="00D67ACC"/>
    <w:rsid w:val="00D67BC5"/>
    <w:rsid w:val="00D7021B"/>
    <w:rsid w:val="00D7034F"/>
    <w:rsid w:val="00D70D33"/>
    <w:rsid w:val="00D711C4"/>
    <w:rsid w:val="00D71388"/>
    <w:rsid w:val="00D7184C"/>
    <w:rsid w:val="00D71862"/>
    <w:rsid w:val="00D71E7F"/>
    <w:rsid w:val="00D71FBA"/>
    <w:rsid w:val="00D722EE"/>
    <w:rsid w:val="00D7239B"/>
    <w:rsid w:val="00D73077"/>
    <w:rsid w:val="00D736A2"/>
    <w:rsid w:val="00D736A6"/>
    <w:rsid w:val="00D73AA6"/>
    <w:rsid w:val="00D73C57"/>
    <w:rsid w:val="00D742FF"/>
    <w:rsid w:val="00D7460D"/>
    <w:rsid w:val="00D757E9"/>
    <w:rsid w:val="00D758B3"/>
    <w:rsid w:val="00D76ADC"/>
    <w:rsid w:val="00D76D74"/>
    <w:rsid w:val="00D7718A"/>
    <w:rsid w:val="00D77413"/>
    <w:rsid w:val="00D80B04"/>
    <w:rsid w:val="00D81F10"/>
    <w:rsid w:val="00D82040"/>
    <w:rsid w:val="00D82798"/>
    <w:rsid w:val="00D82BF2"/>
    <w:rsid w:val="00D83486"/>
    <w:rsid w:val="00D83877"/>
    <w:rsid w:val="00D84372"/>
    <w:rsid w:val="00D846E5"/>
    <w:rsid w:val="00D84A57"/>
    <w:rsid w:val="00D85F11"/>
    <w:rsid w:val="00D86847"/>
    <w:rsid w:val="00D87307"/>
    <w:rsid w:val="00D874DF"/>
    <w:rsid w:val="00D8750A"/>
    <w:rsid w:val="00D87A12"/>
    <w:rsid w:val="00D90931"/>
    <w:rsid w:val="00D91EC2"/>
    <w:rsid w:val="00D922A0"/>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2148"/>
    <w:rsid w:val="00DA2F50"/>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3EC"/>
    <w:rsid w:val="00DB1DAB"/>
    <w:rsid w:val="00DB32E4"/>
    <w:rsid w:val="00DB39D4"/>
    <w:rsid w:val="00DB3A47"/>
    <w:rsid w:val="00DB3F5E"/>
    <w:rsid w:val="00DB454B"/>
    <w:rsid w:val="00DB46D0"/>
    <w:rsid w:val="00DB46DF"/>
    <w:rsid w:val="00DB470D"/>
    <w:rsid w:val="00DB49B6"/>
    <w:rsid w:val="00DB4E06"/>
    <w:rsid w:val="00DB6323"/>
    <w:rsid w:val="00DB64D3"/>
    <w:rsid w:val="00DB6A80"/>
    <w:rsid w:val="00DB6C06"/>
    <w:rsid w:val="00DB6DF9"/>
    <w:rsid w:val="00DB7A5E"/>
    <w:rsid w:val="00DB7B06"/>
    <w:rsid w:val="00DB7CC0"/>
    <w:rsid w:val="00DC0099"/>
    <w:rsid w:val="00DC0396"/>
    <w:rsid w:val="00DC043D"/>
    <w:rsid w:val="00DC0C2A"/>
    <w:rsid w:val="00DC318A"/>
    <w:rsid w:val="00DC31A6"/>
    <w:rsid w:val="00DC3968"/>
    <w:rsid w:val="00DC3A9D"/>
    <w:rsid w:val="00DC4004"/>
    <w:rsid w:val="00DC4243"/>
    <w:rsid w:val="00DC5584"/>
    <w:rsid w:val="00DC5761"/>
    <w:rsid w:val="00DC5CD7"/>
    <w:rsid w:val="00DC64EA"/>
    <w:rsid w:val="00DC6C1E"/>
    <w:rsid w:val="00DC6FE8"/>
    <w:rsid w:val="00DC7255"/>
    <w:rsid w:val="00DC72CE"/>
    <w:rsid w:val="00DC7951"/>
    <w:rsid w:val="00DD1C4B"/>
    <w:rsid w:val="00DD1F7B"/>
    <w:rsid w:val="00DD20E3"/>
    <w:rsid w:val="00DD229E"/>
    <w:rsid w:val="00DD3029"/>
    <w:rsid w:val="00DD3C29"/>
    <w:rsid w:val="00DD49BA"/>
    <w:rsid w:val="00DD50CE"/>
    <w:rsid w:val="00DD55E0"/>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5ABE"/>
    <w:rsid w:val="00DE6FFB"/>
    <w:rsid w:val="00DE737B"/>
    <w:rsid w:val="00DF100B"/>
    <w:rsid w:val="00DF11B7"/>
    <w:rsid w:val="00DF17D9"/>
    <w:rsid w:val="00DF19B6"/>
    <w:rsid w:val="00DF4359"/>
    <w:rsid w:val="00DF4F4D"/>
    <w:rsid w:val="00DF54A6"/>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515"/>
    <w:rsid w:val="00E068BC"/>
    <w:rsid w:val="00E073F0"/>
    <w:rsid w:val="00E076CE"/>
    <w:rsid w:val="00E1062D"/>
    <w:rsid w:val="00E1067A"/>
    <w:rsid w:val="00E10761"/>
    <w:rsid w:val="00E119F9"/>
    <w:rsid w:val="00E11D7A"/>
    <w:rsid w:val="00E11EEB"/>
    <w:rsid w:val="00E1218F"/>
    <w:rsid w:val="00E128F2"/>
    <w:rsid w:val="00E12E67"/>
    <w:rsid w:val="00E12EBB"/>
    <w:rsid w:val="00E13002"/>
    <w:rsid w:val="00E13E5A"/>
    <w:rsid w:val="00E13EE4"/>
    <w:rsid w:val="00E161E8"/>
    <w:rsid w:val="00E16463"/>
    <w:rsid w:val="00E16EC9"/>
    <w:rsid w:val="00E16F82"/>
    <w:rsid w:val="00E175F7"/>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6D2"/>
    <w:rsid w:val="00E27791"/>
    <w:rsid w:val="00E27A14"/>
    <w:rsid w:val="00E308FE"/>
    <w:rsid w:val="00E30F2D"/>
    <w:rsid w:val="00E319DB"/>
    <w:rsid w:val="00E31AFC"/>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8F0"/>
    <w:rsid w:val="00E44906"/>
    <w:rsid w:val="00E4566E"/>
    <w:rsid w:val="00E45926"/>
    <w:rsid w:val="00E45C77"/>
    <w:rsid w:val="00E4608B"/>
    <w:rsid w:val="00E469DA"/>
    <w:rsid w:val="00E46D7F"/>
    <w:rsid w:val="00E46EC7"/>
    <w:rsid w:val="00E501D3"/>
    <w:rsid w:val="00E5070B"/>
    <w:rsid w:val="00E51650"/>
    <w:rsid w:val="00E52B7E"/>
    <w:rsid w:val="00E53A01"/>
    <w:rsid w:val="00E5489F"/>
    <w:rsid w:val="00E549DD"/>
    <w:rsid w:val="00E5516E"/>
    <w:rsid w:val="00E55731"/>
    <w:rsid w:val="00E564C4"/>
    <w:rsid w:val="00E567C9"/>
    <w:rsid w:val="00E57E1A"/>
    <w:rsid w:val="00E600D3"/>
    <w:rsid w:val="00E604C4"/>
    <w:rsid w:val="00E60809"/>
    <w:rsid w:val="00E61015"/>
    <w:rsid w:val="00E61300"/>
    <w:rsid w:val="00E61510"/>
    <w:rsid w:val="00E61771"/>
    <w:rsid w:val="00E6186F"/>
    <w:rsid w:val="00E62795"/>
    <w:rsid w:val="00E63391"/>
    <w:rsid w:val="00E6357B"/>
    <w:rsid w:val="00E635B9"/>
    <w:rsid w:val="00E63E60"/>
    <w:rsid w:val="00E6489B"/>
    <w:rsid w:val="00E64CEE"/>
    <w:rsid w:val="00E65D15"/>
    <w:rsid w:val="00E65E27"/>
    <w:rsid w:val="00E66CD8"/>
    <w:rsid w:val="00E676D9"/>
    <w:rsid w:val="00E67802"/>
    <w:rsid w:val="00E67EE5"/>
    <w:rsid w:val="00E67F03"/>
    <w:rsid w:val="00E7013A"/>
    <w:rsid w:val="00E7076E"/>
    <w:rsid w:val="00E71A68"/>
    <w:rsid w:val="00E71F77"/>
    <w:rsid w:val="00E72A20"/>
    <w:rsid w:val="00E72C6B"/>
    <w:rsid w:val="00E73657"/>
    <w:rsid w:val="00E73AB7"/>
    <w:rsid w:val="00E73E3B"/>
    <w:rsid w:val="00E74E18"/>
    <w:rsid w:val="00E74EC5"/>
    <w:rsid w:val="00E74F5D"/>
    <w:rsid w:val="00E7520D"/>
    <w:rsid w:val="00E757C2"/>
    <w:rsid w:val="00E75B09"/>
    <w:rsid w:val="00E76034"/>
    <w:rsid w:val="00E76325"/>
    <w:rsid w:val="00E7654E"/>
    <w:rsid w:val="00E80440"/>
    <w:rsid w:val="00E817E0"/>
    <w:rsid w:val="00E81B19"/>
    <w:rsid w:val="00E82EE4"/>
    <w:rsid w:val="00E83190"/>
    <w:rsid w:val="00E831E7"/>
    <w:rsid w:val="00E83B28"/>
    <w:rsid w:val="00E843B5"/>
    <w:rsid w:val="00E84A3B"/>
    <w:rsid w:val="00E84D85"/>
    <w:rsid w:val="00E85307"/>
    <w:rsid w:val="00E853B8"/>
    <w:rsid w:val="00E85B0A"/>
    <w:rsid w:val="00E85CBD"/>
    <w:rsid w:val="00E87742"/>
    <w:rsid w:val="00E907E4"/>
    <w:rsid w:val="00E90A24"/>
    <w:rsid w:val="00E90C34"/>
    <w:rsid w:val="00E91539"/>
    <w:rsid w:val="00E91606"/>
    <w:rsid w:val="00E919AC"/>
    <w:rsid w:val="00E929CE"/>
    <w:rsid w:val="00E9321C"/>
    <w:rsid w:val="00E93499"/>
    <w:rsid w:val="00E93CB3"/>
    <w:rsid w:val="00E94643"/>
    <w:rsid w:val="00E946A6"/>
    <w:rsid w:val="00E947E4"/>
    <w:rsid w:val="00E9480A"/>
    <w:rsid w:val="00E953CC"/>
    <w:rsid w:val="00E9616B"/>
    <w:rsid w:val="00E964A1"/>
    <w:rsid w:val="00E96558"/>
    <w:rsid w:val="00E96A29"/>
    <w:rsid w:val="00E96B28"/>
    <w:rsid w:val="00E96FE6"/>
    <w:rsid w:val="00E973A1"/>
    <w:rsid w:val="00E97FBC"/>
    <w:rsid w:val="00EA0C1A"/>
    <w:rsid w:val="00EA0F54"/>
    <w:rsid w:val="00EA1059"/>
    <w:rsid w:val="00EA1BE3"/>
    <w:rsid w:val="00EA1D43"/>
    <w:rsid w:val="00EA1E5C"/>
    <w:rsid w:val="00EA2B93"/>
    <w:rsid w:val="00EA37B6"/>
    <w:rsid w:val="00EA4C04"/>
    <w:rsid w:val="00EA4EC9"/>
    <w:rsid w:val="00EA4F03"/>
    <w:rsid w:val="00EA553A"/>
    <w:rsid w:val="00EA568E"/>
    <w:rsid w:val="00EA5AC3"/>
    <w:rsid w:val="00EA5E0F"/>
    <w:rsid w:val="00EA5F4C"/>
    <w:rsid w:val="00EA6AC2"/>
    <w:rsid w:val="00EA6FE4"/>
    <w:rsid w:val="00EA7435"/>
    <w:rsid w:val="00EA75A1"/>
    <w:rsid w:val="00EA7845"/>
    <w:rsid w:val="00EA798D"/>
    <w:rsid w:val="00EA7F4C"/>
    <w:rsid w:val="00EB002F"/>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C77"/>
    <w:rsid w:val="00EC2CFF"/>
    <w:rsid w:val="00EC2DFB"/>
    <w:rsid w:val="00EC3685"/>
    <w:rsid w:val="00EC37EE"/>
    <w:rsid w:val="00EC4904"/>
    <w:rsid w:val="00EC4ACD"/>
    <w:rsid w:val="00EC4DF6"/>
    <w:rsid w:val="00EC5A6D"/>
    <w:rsid w:val="00EC5F2F"/>
    <w:rsid w:val="00EC651E"/>
    <w:rsid w:val="00EC65E5"/>
    <w:rsid w:val="00EC6842"/>
    <w:rsid w:val="00EC692E"/>
    <w:rsid w:val="00EC745E"/>
    <w:rsid w:val="00EC775C"/>
    <w:rsid w:val="00EC7B35"/>
    <w:rsid w:val="00EC7EAF"/>
    <w:rsid w:val="00ED0993"/>
    <w:rsid w:val="00ED09C2"/>
    <w:rsid w:val="00ED0A29"/>
    <w:rsid w:val="00ED1327"/>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E5D"/>
    <w:rsid w:val="00EE11C2"/>
    <w:rsid w:val="00EE2A61"/>
    <w:rsid w:val="00EE3663"/>
    <w:rsid w:val="00EE41C4"/>
    <w:rsid w:val="00EE491E"/>
    <w:rsid w:val="00EE4CA0"/>
    <w:rsid w:val="00EE5A27"/>
    <w:rsid w:val="00EE5AC5"/>
    <w:rsid w:val="00EE5EEE"/>
    <w:rsid w:val="00EE6E77"/>
    <w:rsid w:val="00EE7383"/>
    <w:rsid w:val="00EE74CA"/>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8E1"/>
    <w:rsid w:val="00F0021E"/>
    <w:rsid w:val="00F0030E"/>
    <w:rsid w:val="00F007EE"/>
    <w:rsid w:val="00F00BD5"/>
    <w:rsid w:val="00F00CD1"/>
    <w:rsid w:val="00F01E6B"/>
    <w:rsid w:val="00F0241C"/>
    <w:rsid w:val="00F026F9"/>
    <w:rsid w:val="00F031EE"/>
    <w:rsid w:val="00F03918"/>
    <w:rsid w:val="00F04D7B"/>
    <w:rsid w:val="00F05759"/>
    <w:rsid w:val="00F064B1"/>
    <w:rsid w:val="00F064EC"/>
    <w:rsid w:val="00F066D5"/>
    <w:rsid w:val="00F0767C"/>
    <w:rsid w:val="00F07C88"/>
    <w:rsid w:val="00F07F39"/>
    <w:rsid w:val="00F10CB9"/>
    <w:rsid w:val="00F10EDC"/>
    <w:rsid w:val="00F110CD"/>
    <w:rsid w:val="00F110D5"/>
    <w:rsid w:val="00F12351"/>
    <w:rsid w:val="00F12A11"/>
    <w:rsid w:val="00F14C17"/>
    <w:rsid w:val="00F14CB4"/>
    <w:rsid w:val="00F14E9B"/>
    <w:rsid w:val="00F14FE0"/>
    <w:rsid w:val="00F15193"/>
    <w:rsid w:val="00F158C8"/>
    <w:rsid w:val="00F166CD"/>
    <w:rsid w:val="00F16739"/>
    <w:rsid w:val="00F1676C"/>
    <w:rsid w:val="00F16A13"/>
    <w:rsid w:val="00F16DE2"/>
    <w:rsid w:val="00F20123"/>
    <w:rsid w:val="00F2052B"/>
    <w:rsid w:val="00F206BD"/>
    <w:rsid w:val="00F21DD9"/>
    <w:rsid w:val="00F2209F"/>
    <w:rsid w:val="00F22183"/>
    <w:rsid w:val="00F223D1"/>
    <w:rsid w:val="00F2247E"/>
    <w:rsid w:val="00F2260F"/>
    <w:rsid w:val="00F228F1"/>
    <w:rsid w:val="00F242AD"/>
    <w:rsid w:val="00F247F2"/>
    <w:rsid w:val="00F2518F"/>
    <w:rsid w:val="00F252A8"/>
    <w:rsid w:val="00F255D9"/>
    <w:rsid w:val="00F25A8A"/>
    <w:rsid w:val="00F265F7"/>
    <w:rsid w:val="00F2672C"/>
    <w:rsid w:val="00F27759"/>
    <w:rsid w:val="00F2789C"/>
    <w:rsid w:val="00F27FA6"/>
    <w:rsid w:val="00F307A7"/>
    <w:rsid w:val="00F31016"/>
    <w:rsid w:val="00F3125C"/>
    <w:rsid w:val="00F312DC"/>
    <w:rsid w:val="00F313CE"/>
    <w:rsid w:val="00F31BE2"/>
    <w:rsid w:val="00F31F82"/>
    <w:rsid w:val="00F320B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8F1"/>
    <w:rsid w:val="00F403A1"/>
    <w:rsid w:val="00F403DB"/>
    <w:rsid w:val="00F4065A"/>
    <w:rsid w:val="00F41EE7"/>
    <w:rsid w:val="00F4211B"/>
    <w:rsid w:val="00F4275C"/>
    <w:rsid w:val="00F434B2"/>
    <w:rsid w:val="00F44644"/>
    <w:rsid w:val="00F45693"/>
    <w:rsid w:val="00F45CB2"/>
    <w:rsid w:val="00F463EB"/>
    <w:rsid w:val="00F50671"/>
    <w:rsid w:val="00F5075C"/>
    <w:rsid w:val="00F51B2F"/>
    <w:rsid w:val="00F52114"/>
    <w:rsid w:val="00F52339"/>
    <w:rsid w:val="00F5277A"/>
    <w:rsid w:val="00F532E8"/>
    <w:rsid w:val="00F537FF"/>
    <w:rsid w:val="00F5469D"/>
    <w:rsid w:val="00F54E36"/>
    <w:rsid w:val="00F550A3"/>
    <w:rsid w:val="00F5511E"/>
    <w:rsid w:val="00F55136"/>
    <w:rsid w:val="00F55169"/>
    <w:rsid w:val="00F55C7B"/>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6A00"/>
    <w:rsid w:val="00F66CFB"/>
    <w:rsid w:val="00F67021"/>
    <w:rsid w:val="00F676E1"/>
    <w:rsid w:val="00F70C73"/>
    <w:rsid w:val="00F713A3"/>
    <w:rsid w:val="00F71A8F"/>
    <w:rsid w:val="00F72D63"/>
    <w:rsid w:val="00F72DE6"/>
    <w:rsid w:val="00F73EB4"/>
    <w:rsid w:val="00F75330"/>
    <w:rsid w:val="00F75B66"/>
    <w:rsid w:val="00F76BD9"/>
    <w:rsid w:val="00F76E08"/>
    <w:rsid w:val="00F80318"/>
    <w:rsid w:val="00F803D0"/>
    <w:rsid w:val="00F80703"/>
    <w:rsid w:val="00F80948"/>
    <w:rsid w:val="00F81387"/>
    <w:rsid w:val="00F82134"/>
    <w:rsid w:val="00F822E3"/>
    <w:rsid w:val="00F827BA"/>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87E88"/>
    <w:rsid w:val="00F90D4A"/>
    <w:rsid w:val="00F913C8"/>
    <w:rsid w:val="00F913DC"/>
    <w:rsid w:val="00F91DDA"/>
    <w:rsid w:val="00F92057"/>
    <w:rsid w:val="00F92EAE"/>
    <w:rsid w:val="00F930FE"/>
    <w:rsid w:val="00F9397A"/>
    <w:rsid w:val="00F93A37"/>
    <w:rsid w:val="00F94182"/>
    <w:rsid w:val="00F9431F"/>
    <w:rsid w:val="00F944D9"/>
    <w:rsid w:val="00F94DB3"/>
    <w:rsid w:val="00F96500"/>
    <w:rsid w:val="00F9652A"/>
    <w:rsid w:val="00F97045"/>
    <w:rsid w:val="00FA05D9"/>
    <w:rsid w:val="00FA0B41"/>
    <w:rsid w:val="00FA17E1"/>
    <w:rsid w:val="00FA2C35"/>
    <w:rsid w:val="00FA31E7"/>
    <w:rsid w:val="00FA3329"/>
    <w:rsid w:val="00FA4063"/>
    <w:rsid w:val="00FA413A"/>
    <w:rsid w:val="00FA4144"/>
    <w:rsid w:val="00FA436F"/>
    <w:rsid w:val="00FA498A"/>
    <w:rsid w:val="00FA4DDF"/>
    <w:rsid w:val="00FA5C71"/>
    <w:rsid w:val="00FA645E"/>
    <w:rsid w:val="00FA6A01"/>
    <w:rsid w:val="00FA6E7F"/>
    <w:rsid w:val="00FA7114"/>
    <w:rsid w:val="00FB052D"/>
    <w:rsid w:val="00FB0AB7"/>
    <w:rsid w:val="00FB0F98"/>
    <w:rsid w:val="00FB1498"/>
    <w:rsid w:val="00FB19EC"/>
    <w:rsid w:val="00FB1E2A"/>
    <w:rsid w:val="00FB22D7"/>
    <w:rsid w:val="00FB2379"/>
    <w:rsid w:val="00FB342E"/>
    <w:rsid w:val="00FB3CB7"/>
    <w:rsid w:val="00FB4B8A"/>
    <w:rsid w:val="00FB4BC7"/>
    <w:rsid w:val="00FB5091"/>
    <w:rsid w:val="00FB5152"/>
    <w:rsid w:val="00FB5F8F"/>
    <w:rsid w:val="00FB680E"/>
    <w:rsid w:val="00FB6B73"/>
    <w:rsid w:val="00FB751B"/>
    <w:rsid w:val="00FB75F0"/>
    <w:rsid w:val="00FB7A0B"/>
    <w:rsid w:val="00FC0065"/>
    <w:rsid w:val="00FC062F"/>
    <w:rsid w:val="00FC0754"/>
    <w:rsid w:val="00FC1B4B"/>
    <w:rsid w:val="00FC2C3A"/>
    <w:rsid w:val="00FC3325"/>
    <w:rsid w:val="00FC3AEE"/>
    <w:rsid w:val="00FC4C47"/>
    <w:rsid w:val="00FC5266"/>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806"/>
    <w:rsid w:val="00FD4BA4"/>
    <w:rsid w:val="00FD4CB7"/>
    <w:rsid w:val="00FD4D22"/>
    <w:rsid w:val="00FD534E"/>
    <w:rsid w:val="00FD5369"/>
    <w:rsid w:val="00FD56C7"/>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E9E"/>
    <w:rsid w:val="00FE4290"/>
    <w:rsid w:val="00FE4457"/>
    <w:rsid w:val="00FE515A"/>
    <w:rsid w:val="00FE5421"/>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F92"/>
    <w:rsid w:val="00FF54EB"/>
    <w:rsid w:val="00FF6449"/>
    <w:rsid w:val="00FF6651"/>
    <w:rsid w:val="00FF6822"/>
    <w:rsid w:val="00FF6D65"/>
    <w:rsid w:val="00FF73D0"/>
    <w:rsid w:val="07DF8CCE"/>
    <w:rsid w:val="10E807B4"/>
    <w:rsid w:val="141204DA"/>
    <w:rsid w:val="16512788"/>
    <w:rsid w:val="1A219784"/>
    <w:rsid w:val="21A759C8"/>
    <w:rsid w:val="32975CEE"/>
    <w:rsid w:val="3E61DC49"/>
    <w:rsid w:val="498EF8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BA1E542-FF34-4B19-9FCC-E478D0BE2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1DD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
    <w:basedOn w:val="Normal"/>
    <w:link w:val="BodyTextChar"/>
    <w:rsid w:val="00C72E18"/>
    <w:pPr>
      <w:spacing w:after="120"/>
    </w:pPr>
  </w:style>
  <w:style w:type="character" w:customStyle="1" w:styleId="BodyTextChar">
    <w:name w:val="Body Text Char"/>
    <w:aliases w:val="b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 w:type="paragraph" w:customStyle="1" w:styleId="Bullets">
    <w:name w:val="Bullets"/>
    <w:basedOn w:val="Normal"/>
    <w:autoRedefine/>
    <w:uiPriority w:val="99"/>
    <w:qFormat/>
    <w:rsid w:val="002A6EDA"/>
    <w:pPr>
      <w:ind w:left="720" w:hanging="360"/>
    </w:pPr>
    <w:rPr>
      <w:rFonts w:eastAsia="Batang"/>
      <w:bCs/>
      <w:iCs/>
      <w:sz w:val="24"/>
      <w:szCs w:val="24"/>
    </w:rPr>
  </w:style>
  <w:style w:type="paragraph" w:customStyle="1" w:styleId="a">
    <w:name w:val="佐藤２"/>
    <w:basedOn w:val="Normal"/>
    <w:uiPriority w:val="99"/>
    <w:qFormat/>
    <w:rsid w:val="00CA3022"/>
    <w:pPr>
      <w:numPr>
        <w:numId w:val="23"/>
      </w:numPr>
      <w:overflowPunct/>
      <w:autoSpaceDE/>
      <w:autoSpaceDN/>
      <w:adjustRightInd/>
      <w:textAlignment w:val="auto"/>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207396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22413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4131106">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0662810">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9307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RBI5PAMIO524-1616901215-37553</_dlc_DocId>
    <_dlc_DocIdUrl xmlns="71c5aaf6-e6ce-465b-b873-5148d2a4c105">
      <Url>https://nokia.sharepoint.com/sites/gxp/_layouts/15/DocIdRedir.aspx?ID=RBI5PAMIO524-1616901215-37553</Url>
      <Description>RBI5PAMIO524-1616901215-37553</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63EDC186-3EDF-4117-BE4B-CA11A8EEEBA2}">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268</TotalTime>
  <Pages>7</Pages>
  <Words>737</Words>
  <Characters>4204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Huilin Xu</cp:lastModifiedBy>
  <cp:revision>242</cp:revision>
  <cp:lastPrinted>2016-06-21T10:35:00Z</cp:lastPrinted>
  <dcterms:created xsi:type="dcterms:W3CDTF">2025-01-21T11:09:00Z</dcterms:created>
  <dcterms:modified xsi:type="dcterms:W3CDTF">2025-05-09T18:22:00Z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6fbde8b1-5f9f-428d-9621-bfbb47282be7</vt:lpwstr>
  </property>
</Properties>
</file>